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Makroinstrukcje2.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  <Override PartName="/_xmlsignatures/sig6.xml" ContentType="application/vnd.openxmlformats-package.digital-signature-xmlsignature+xml"/>
  <Override PartName="/_xmlsignatures/sig7.xml" ContentType="application/vnd.openxmlformats-package.digital-signature-xmlsignature+xml"/>
  <Override PartName="/_xmlsignatures/sig8.xml" ContentType="application/vnd.openxmlformats-package.digital-signature-xmlsignature+xml"/>
  <Override PartName="/_xmlsignatures/sig9.xml" ContentType="application/vnd.openxmlformats-package.digital-signature-xmlsignature+xml"/>
  <Override PartName="/_xmlsignatures/sig10.xml" ContentType="application/vnd.openxmlformats-package.digital-signature-xmlsignature+xml"/>
  <Override PartName="/_xmlsignatures/sig11.xml" ContentType="application/vnd.openxmlformats-package.digital-signature-xmlsignature+xml"/>
  <Override PartName="/_xmlsignatures/sig12.xml" ContentType="application/vnd.openxmlformats-package.digital-signature-xmlsignature+xml"/>
  <Override PartName="/_xmlsignatures/sig13.xml" ContentType="application/vnd.openxmlformats-package.digital-signature-xmlsignature+xml"/>
  <Override PartName="/_xmlsignatures/sig14.xml" ContentType="application/vnd.openxmlformats-package.digital-signature-xmlsignature+xml"/>
  <Override PartName="/_xmlsignatures/sig15.xml" ContentType="application/vnd.openxmlformats-package.digital-signature-xmlsignature+xml"/>
  <Override PartName="/_xmlsignatures/sig16.xml" ContentType="application/vnd.openxmlformats-package.digital-signature-xmlsignature+xml"/>
  <Override PartName="/_xmlsignatures/sig17.xml" ContentType="application/vnd.openxmlformats-package.digital-signature-xmlsignature+xml"/>
  <Override PartName="/_xmlsignatures/sig18.xml" ContentType="application/vnd.openxmlformats-package.digital-signature-xmlsignature+xml"/>
  <Override PartName="/_xmlsignatures/sig19.xml" ContentType="application/vnd.openxmlformats-package.digital-signature-xmlsignature+xml"/>
  <Override PartName="/_xmlsignatures/sig20.xml" ContentType="application/vnd.openxmlformats-package.digital-signature-xmlsignature+xml"/>
  <Override PartName="/_xmlsignatures/sig21.xml" ContentType="application/vnd.openxmlformats-package.digital-signature-xmlsignature+xml"/>
  <Override PartName="/_xmlsignatures/sig22.xml" ContentType="application/vnd.openxmlformats-package.digital-signature-xmlsignature+xml"/>
  <Override PartName="/_xmlsignatures/sig23.xml" ContentType="application/vnd.openxmlformats-package.digital-signature-xmlsignatur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TargetMode="Internal"/><Relationship Id="rId2" Type="http://schemas.openxmlformats.org/officeDocument/2006/relationships/extended-properties" Target="docProps/app.xml" TargetMode="Internal"/><Relationship Id="rId3" Type="http://schemas.openxmlformats.org/package/2006/relationships/metadata/core-properties" Target="docProps/core.xml" TargetMode="Internal"/><Relationship Id="rId4" Type="http://schemas.openxmlformats.org/officeDocument/2006/relationships/custom-properties" Target="docProps/custom.xml" TargetMode="Internal"/><Relationship Id="rId5" Type="http://schemas.microsoft.com/office/2006/relationships/ui/extensibility" Target="Makroinstrukcje2.xml" TargetMode="Internal"/><Relationship Id="idRel1" Type="http://schemas.openxmlformats.org/package/2006/relationships/digital-signature/origin" Target="_xmlsignatures/origin.sigs" TargetMode="Interna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261A16" w:rsidP="00715CF8">
      <w:pPr>
        <w:pStyle w:val="TEKSTOBWIESZCZENIENAZWAORGANUWYDAJCEGOOTJ"/>
      </w:pPr>
      <w:r w:rsidRPr="00261A16">
        <w:t>Obwieszczenie</w:t>
      </w:r>
      <w:r w:rsidRPr="00261A16">
        <w:t> </w:t>
      </w:r>
    </w:p>
    <w:p w:rsidR="00261A16" w:rsidRPr="00261A16" w:rsidP="00715CF8">
      <w:pPr>
        <w:pStyle w:val="TEKSTOBWIESZCZENIENAZWAORGANUWYDAJCEGOOTJ"/>
      </w:pPr>
      <w:r w:rsidRPr="00261A16">
        <w:t>Komisarza Wyborczego w Kielcach I</w:t>
      </w:r>
      <w:r w:rsidRPr="00261A16">
        <w:t> </w:t>
      </w:r>
    </w:p>
    <w:p w:rsidR="00261A16" w:rsidRPr="00261A16" w:rsidP="00715CF8">
      <w:pPr>
        <w:pStyle w:val="DATAOTJdatawydaniaobwieszczeniatekstujednolitego"/>
      </w:pPr>
      <w:r w:rsidRPr="00261A16">
        <w:t>z dnia 19 września 2016 r.</w:t>
      </w:r>
      <w:r w:rsidRPr="00261A16">
        <w:t> </w:t>
      </w:r>
    </w:p>
    <w:p w:rsidR="00261A16" w:rsidRPr="00261A16" w:rsidP="00715CF8">
      <w:pPr>
        <w:pStyle w:val="TYTUOTJprzedmiotobwieszczeniatekstujednolitego"/>
      </w:pPr>
      <w:r w:rsidRPr="00261A16">
        <w:t>o wynikach wyborów uzupełniających do Rady Gminy Krasocin przeprowadzonych w dniu 18 września 2016 r.</w:t>
      </w:r>
      <w:r w:rsidRPr="00261A16">
        <w:t> </w:t>
      </w:r>
    </w:p>
    <w:p w:rsidR="00261A16" w:rsidRPr="00261A16" w:rsidP="00715CF8">
      <w:pPr>
        <w:pStyle w:val="NIEARTTEKSTtekstnieartykuowanynppodstprawnarozplubpreambua"/>
      </w:pPr>
      <w:r w:rsidRPr="00261A16">
        <w:t>Na podstawie art. 168 § 1 ustawy z dnia 5 stycznia 2011 r. — Kodeks wyborczy (Dz. U. Nr 21, poz. 112, z późn.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261A16">
        <w:rPr>
          <w:vertAlign w:val="superscript"/>
        </w:rPr>
        <w:t>)</w:t>
      </w:r>
      <w:r w:rsidRPr="00261A16">
        <w:rPr>
          <w:vertAlign w:val="baseline"/>
        </w:rPr>
        <w:t>) Komisarz Wyborczy w Kielcach I podaje do publicznej wiadomości wyniki wyborów uzupełniających do Rady Gminy Krasocin przeprowadzonych w dniu 18 września 2016 r.</w:t>
      </w:r>
      <w:r w:rsidRPr="00261A16">
        <w:rPr>
          <w:vertAlign w:val="baseline"/>
        </w:rPr>
        <w:t> </w:t>
      </w:r>
    </w:p>
    <w:p w:rsidR="00261A16" w:rsidRPr="00261A16" w:rsidP="00715CF8">
      <w:pPr>
        <w:pStyle w:val="CZKSIGAoznaczenieiprzedmiotczcilubksigi"/>
        <w:rPr>
          <w:vertAlign w:val="baseline"/>
        </w:rPr>
      </w:pPr>
      <w:r w:rsidRPr="00261A16">
        <w:rPr>
          <w:vertAlign w:val="baseline"/>
        </w:rPr>
        <w:t>Część I.</w:t>
      </w:r>
      <w:r w:rsidRPr="00261A16">
        <w:rPr>
          <w:vertAlign w:val="baseline"/>
        </w:rPr>
        <w:t> </w:t>
      </w:r>
      <w:r w:rsidRPr="00261A16">
        <w:rPr>
          <w:vertAlign w:val="baseline"/>
        </w:rPr>
        <w:t>Dane ogólne</w:t>
      </w:r>
      <w:r w:rsidRPr="00261A16">
        <w:rPr>
          <w:vertAlign w:val="baseline"/>
        </w:rPr>
        <w:t> </w:t>
      </w:r>
    </w:p>
    <w:p w:rsidR="00261A16" w:rsidRPr="00261A16" w:rsidP="00715CF8">
      <w:pPr>
        <w:pStyle w:val="PKTOTJpunktobwieszczeniatekstujednolitegonp1"/>
        <w:rPr>
          <w:vertAlign w:val="baseline"/>
        </w:rPr>
      </w:pPr>
      <w:r w:rsidRPr="00261A16">
        <w:rPr>
          <w:vertAlign w:val="baseline"/>
        </w:rPr>
        <w:t>1. </w:t>
      </w:r>
      <w:r w:rsidRPr="00261A16">
        <w:rPr>
          <w:vertAlign w:val="baseline"/>
        </w:rPr>
        <w:tab/>
      </w:r>
      <w:r w:rsidRPr="00261A16">
        <w:rPr>
          <w:vertAlign w:val="baseline"/>
        </w:rPr>
        <w:t>Wybory zarządzono w 1 okręgu wyborczym.</w:t>
      </w:r>
      <w:r w:rsidRPr="00261A16">
        <w:rPr>
          <w:vertAlign w:val="baseline"/>
        </w:rPr>
        <w:t> </w:t>
      </w:r>
    </w:p>
    <w:p w:rsidR="00261A16" w:rsidRPr="00261A16" w:rsidP="00715CF8">
      <w:pPr>
        <w:pStyle w:val="PKTOTJpunktobwieszczeniatekstujednolitegonp1"/>
        <w:rPr>
          <w:vertAlign w:val="baseline"/>
        </w:rPr>
      </w:pPr>
      <w:r w:rsidRPr="00261A16">
        <w:rPr>
          <w:vertAlign w:val="baseline"/>
        </w:rPr>
        <w:t>2. </w:t>
      </w:r>
      <w:r w:rsidRPr="00261A16">
        <w:rPr>
          <w:vertAlign w:val="baseline"/>
        </w:rPr>
        <w:tab/>
      </w:r>
      <w:r w:rsidRPr="00261A16">
        <w:rPr>
          <w:vertAlign w:val="baseline"/>
        </w:rPr>
        <w:t>Wybierano 1 radnego spośród 1 kandydata zgłoszonego na 1 liście kandydatów przez 1 komitet wyborczy.</w:t>
      </w:r>
      <w:r w:rsidRPr="00261A16">
        <w:rPr>
          <w:vertAlign w:val="baseline"/>
        </w:rPr>
        <w:t> </w:t>
      </w:r>
    </w:p>
    <w:p w:rsidR="00261A16" w:rsidRPr="00261A16" w:rsidP="00715CF8">
      <w:pPr>
        <w:pStyle w:val="PKTOTJpunktobwieszczeniatekstujednolitegonp1"/>
        <w:rPr>
          <w:vertAlign w:val="baseline"/>
        </w:rPr>
      </w:pPr>
      <w:r w:rsidRPr="00261A16">
        <w:rPr>
          <w:vertAlign w:val="baseline"/>
        </w:rPr>
        <w:t>3. </w:t>
      </w:r>
      <w:r w:rsidRPr="00261A16">
        <w:rPr>
          <w:vertAlign w:val="baseline"/>
        </w:rPr>
        <w:tab/>
      </w:r>
      <w:r w:rsidRPr="00261A16">
        <w:rPr>
          <w:vertAlign w:val="baseline"/>
        </w:rPr>
        <w:t>Głosowania nie przeprowadzono w 1 okręgu wyborczym, tj. okręgu nr 12, w którym liczba zarejestrowanych kandydatów była równa liczbie mandatów w tym okręgu.</w:t>
      </w:r>
      <w:r w:rsidRPr="00261A16">
        <w:rPr>
          <w:vertAlign w:val="baseline"/>
        </w:rPr>
        <w:t> </w:t>
      </w:r>
    </w:p>
    <w:p w:rsidR="00261A16" w:rsidRPr="00261A16" w:rsidP="00715CF8">
      <w:pPr>
        <w:pStyle w:val="CZKSIGAoznaczenieiprzedmiotczcilubksigi"/>
        <w:rPr>
          <w:vertAlign w:val="baseline"/>
        </w:rPr>
      </w:pPr>
      <w:r w:rsidRPr="00261A16">
        <w:rPr>
          <w:vertAlign w:val="baseline"/>
        </w:rPr>
        <w:t>Część II.</w:t>
      </w:r>
      <w:r w:rsidRPr="00261A16">
        <w:rPr>
          <w:vertAlign w:val="baseline"/>
        </w:rPr>
        <w:t> </w:t>
      </w:r>
      <w:r w:rsidRPr="00261A16">
        <w:rPr>
          <w:vertAlign w:val="baseline"/>
        </w:rPr>
        <w:t>Wyniki wyborów</w:t>
      </w:r>
      <w:r w:rsidRPr="00261A16">
        <w:rPr>
          <w:vertAlign w:val="baseli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14"/>
        <w:gridCol w:w="1269"/>
        <w:gridCol w:w="6465"/>
        <w:gridCol w:w="1122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center"/>
              <w:rPr>
                <w:b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/>
                <w:i w:val="0"/>
                <w:caps w:val="0"/>
                <w:sz w:val="24"/>
                <w:u w:val="none"/>
                <w:vertAlign w:val="baseline"/>
              </w:rPr>
              <w:t>Rozdział 1.</w:t>
            </w:r>
            <w:r w:rsidRPr="00261A16">
              <w:rPr>
                <w:b/>
                <w:i w:val="0"/>
                <w:caps w:val="0"/>
                <w:sz w:val="24"/>
                <w:u w:val="none"/>
                <w:vertAlign w:val="baseline"/>
              </w:rPr>
              <w:t> </w:t>
            </w:r>
          </w:p>
          <w:p w:rsidR="00261A16" w:rsidRPr="00261A16">
            <w:pPr>
              <w:spacing w:before="0" w:after="0"/>
              <w:jc w:val="center"/>
              <w:rPr>
                <w:b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/>
                <w:i w:val="0"/>
                <w:caps w:val="0"/>
                <w:sz w:val="24"/>
                <w:u w:val="none"/>
                <w:vertAlign w:val="baseline"/>
              </w:rPr>
              <w:t>Okręg wyborczy nr 12</w:t>
            </w:r>
            <w:r w:rsidRPr="00261A16">
              <w:rPr>
                <w:b/>
                <w:i w:val="0"/>
                <w:caps w:val="0"/>
                <w:sz w:val="24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1.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Liczba wybieranych radnych wyniosła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righ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1.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2.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Wybory odbyły się.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3.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Głosowania nie przeprowadzono.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4.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/>
                <w:i w:val="0"/>
                <w:caps w:val="0"/>
                <w:sz w:val="22"/>
                <w:u w:val="none"/>
                <w:vertAlign w:val="baseline"/>
              </w:rPr>
              <w:t>Radnym został wybrany:</w:t>
            </w:r>
            <w:r w:rsidRPr="00261A16">
              <w:rPr>
                <w:b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z listy nr 1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KWW DLA DOBRA WSI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FRĄCZEK Dariusz Jacek.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5.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W okręgu wszystkie mandaty zostały obsadzone.</w:t>
            </w:r>
            <w:r w:rsidRPr="00261A16">
              <w:rPr>
                <w:b w:val="0"/>
                <w:i w:val="0"/>
                <w:caps w:val="0"/>
                <w:sz w:val="22"/>
                <w:u w:val="none"/>
                <w:vertAlign w:val="baseline"/>
              </w:rPr>
              <w:t> </w:t>
            </w:r>
          </w:p>
        </w:tc>
      </w:tr>
    </w:tbl>
    <w:p w:rsidR="00261A16" w:rsidRPr="00261A16">
      <w:pPr>
        <w:spacing w:before="0" w:after="0"/>
        <w:rPr>
          <w:b w:val="0"/>
          <w:i w:val="0"/>
          <w:caps w:val="0"/>
          <w:u w:val="none"/>
          <w:vertAlign w:val="baseline"/>
        </w:rPr>
      </w:pPr>
    </w:p>
    <w:p w:rsidR="00261A16" w:rsidRPr="00261A16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  <w:vertAlign w:val="baseline"/>
        </w:rPr>
      </w:pPr>
      <w:r w:rsidRPr="00261A16">
        <w:rPr>
          <w:b w:val="0"/>
          <w:i w:val="0"/>
          <w:caps w:val="0"/>
          <w:u w:val="none"/>
          <w:vertAlign w:val="baseline"/>
        </w:rPr>
        <w:t> </w:t>
      </w:r>
    </w:p>
    <w:p w:rsidR="00261A16" w:rsidRPr="00261A16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344"/>
        <w:gridCol w:w="134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pStyle w:val="NIEARTTEKSTtekstnieartykuowanynppodstprawnarozplubpreambua"/>
              <w:spacing w:before="0" w:after="0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261A16">
            <w:pPr>
              <w:pStyle w:val="TEKSTwTABELItekstzwcitympierwwierszem"/>
              <w:spacing w:before="100" w:after="0"/>
              <w:ind w:firstLine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261A16">
              <w:rPr>
                <w:b w:val="0"/>
                <w:i w:val="0"/>
                <w:caps w:val="0"/>
                <w:u w:val="none"/>
                <w:vertAlign w:val="baseline"/>
              </w:rPr>
              <w:t>Komisarz Wyborczy w Kielcach I</w:t>
            </w:r>
            <w:r w:rsidRPr="00261A16">
              <w:rPr>
                <w:b w:val="0"/>
                <w:i w:val="0"/>
                <w:caps w:val="0"/>
                <w:u w:val="none"/>
                <w:vertAlign w:val="baseline"/>
              </w:rPr>
              <w:br/>
            </w:r>
            <w:r w:rsidRPr="00261A16">
              <w:rPr>
                <w:b w:val="0"/>
                <w:i w:val="0"/>
                <w:caps w:val="0"/>
                <w:u w:val="none"/>
                <w:vertAlign w:val="baseline"/>
              </w:rPr>
              <w:br/>
            </w:r>
            <w:r w:rsidRPr="00261A16">
              <w:rPr>
                <w:b w:val="0"/>
                <w:i w:val="0"/>
                <w:caps w:val="0"/>
                <w:u w:val="none"/>
                <w:vertAlign w:val="baseline"/>
              </w:rPr>
              <w:t>B. Fabrycy</w:t>
            </w:r>
          </w:p>
        </w:tc>
      </w:tr>
    </w:tbl>
    <w:p w:rsidR="00261A16" w:rsidRPr="00261A16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  <w:vertAlign w:val="baseline"/>
        </w:rPr>
      </w:pPr>
    </w:p>
    <w:sectPr w:rsidSect="001A7F15">
      <w:headerReference w:type="default" r:id="rId7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wymienionej ustawy zostały ogłoszone w Dz. U. z 2011 r. Nr 26, poz. 134, Nr 94, poz. 550, Nr 102, poz. 588, Nr 134, poz. 777, Nr 147, poz. 881, Nr 149, poz. 889, Nr 171, poz. 1016 i Nr 217, poz. 1281, z 2012 r. poz. 849, 951 i 1529, z 2014 r. poz. 179, 180 i 1072, z 2015 r. poz. 1043, 1044, 1045, 1923 i 2281 oraz z 2016 r. poz. 1232 i 1250.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 w:rsidR="00D77351">
      <w:fldChar w:fldCharType="begin"/>
    </w:r>
    <w:r>
      <w:instrText xml:space="preserve"> PAGE  \* MERGEFORMAT </w:instrText>
    </w:r>
    <w:r w:rsidR="00D77351">
      <w:fldChar w:fldCharType="separate"/>
    </w:r>
    <w:r>
      <w:rPr>
        <w:noProof/>
      </w:rPr>
      <w:t>3</w:t>
    </w:r>
    <w:r w:rsidR="00D77351"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9B242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72883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58C01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8A60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12CC6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98E29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8B0DF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1C98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2A27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0C859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A61FA5"/>
    <w:pPr>
      <w:widowControl w:val="0"/>
      <w:autoSpaceDE w:val="0"/>
      <w:autoSpaceDN w:val="0"/>
      <w:adjustRightInd w:val="0"/>
    </w:pPr>
    <w:rPr>
      <w:rFonts w:ascii="Times New Roman" w:hAnsi="Times New Roman" w:eastAsiaTheme="minorEastAsia" w:cs="Arial"/>
      <w:szCs w:val="20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A61FA5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hAnsi="Tahoma" w:eastAsiaTheme="minorEastAsi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efaultParagraphFont"/>
    <w:link w:val="Heading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efaultParagraphFont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basedOn w:val="DefaultParagraphFont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efaultParagraphFont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hAnsi="Times New Roman" w:eastAsiaTheme="minorEastAsia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hAnsi="Times New Roman" w:eastAsiaTheme="minorEastAsia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hAnsi="Times New Roman" w:eastAsiaTheme="minorEastAsia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hAnsi="Times New Roman" w:eastAsiaTheme="minorEastAsia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qFormat/>
    <w:rsid w:val="004E7F72"/>
    <w:pPr>
      <w:keepNext/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qFormat/>
    <w:rsid w:val="00AE6AD5"/>
    <w:pPr>
      <w:keepNext w:val="0"/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efaultParagraphFont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efaultParagraphFont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efaultParagraphFont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efaultParagraphFont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efaultParagraphFont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efaultParagraphFont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efaultParagraphFont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efaultParagraphFont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efaultParagraphFont"/>
    <w:uiPriority w:val="1"/>
    <w:qFormat/>
    <w:rsid w:val="006A748A"/>
    <w:rPr>
      <w:b/>
    </w:rPr>
  </w:style>
  <w:style w:type="character" w:customStyle="1" w:styleId="Kkursywa">
    <w:name w:val="_K_ – kursywa"/>
    <w:basedOn w:val="DefaultParagraphFont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efaultParagraphFont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efaultParagraphFont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efaultParagraphFont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efaultParagraphFont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hAnsi="Times New Roman" w:eastAsiaTheme="minorEastAsia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1329AC"/>
    <w:pPr>
      <w:spacing w:line="240" w:lineRule="auto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700B8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basedOn w:val="DefaultParagraphFon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tekstu_jednolitego_4_0_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0CFC14F08DB14C4DAE3C67B04A3FBD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590792-508C-4309-8D42-1204ADD7A3E5}"/>
      </w:docPartPr>
      <w:docPartBody>
        <w:p w:rsidR="004644EE" w:rsidP="00966BA6">
          <w:pPr>
            <w:pStyle w:val="0CFC14F08DB14C4DAE3C67B04A3FBDE8"/>
          </w:pPr>
          <w:r w:rsidRPr="0057372A">
            <w:rPr>
              <w:rStyle w:val="PlaceholderText"/>
            </w:rPr>
            <w:t>[Kategoria]</w:t>
          </w:r>
        </w:p>
      </w:docPartBody>
    </w:docPart>
    <w:docPart>
      <w:docPartPr>
        <w:name w:val="Numer pozycji"/>
        <w:style w:val="TEKST&quot;Załącznik(i) do ...&quot;"/>
        <w:category>
          <w:name w:val="Szablon RCL"/>
          <w:gallery w:val="autoTxt"/>
        </w:category>
        <w:behaviors>
          <w:behavior w:val="content"/>
        </w:behaviors>
        <w:guid w:val="{C1D104F5-A452-425E-8596-D168D73B42E2}"/>
      </w:docPartPr>
      <w:docPartBody>
        <w:p w:rsidR="004644EE" w:rsidP="00966BA6">
          <w:pPr>
            <w:pStyle w:val="Numerpozycji"/>
          </w:pPr>
          <w:sdt>
            <w:sdtPr>
              <w:alias w:val="Numer pozycji"/>
              <w:tag w:val="Kategoria"/>
              <w:id w:val="1036932359"/>
              <w:placeholder>
                <w:docPart w:val="0CFC14F08DB14C4DAE3C67B04A3FBDE8"/>
              </w:placeholder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Content>
              <w:r w:rsidR="00966BA6">
                <w:t>000</w:t>
              </w:r>
            </w:sdtContent>
          </w:sdt>
        </w:p>
      </w:docPartBody>
    </w:docPart>
    <w:docPart>
      <w:docPartPr>
        <w:name w:val="E36DBF65CC7042CB956DE0260438C0A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0E347A-5063-4BF6-A855-DBF5374BCD7B}"/>
      </w:docPartPr>
      <w:docPartBody>
        <w:p w:rsidR="0095014D" w:rsidP="004644EE">
          <w:pPr>
            <w:pStyle w:val="E36DBF65CC7042CB956DE0260438C0A4"/>
          </w:pPr>
          <w:r>
            <w:rPr>
              <w:rStyle w:val="PlaceholderText"/>
            </w:rPr>
            <w:t>&lt;data wydania aktu&gt;</w:t>
          </w:r>
        </w:p>
      </w:docPartBody>
    </w:docPart>
    <w:docPart>
      <w:docPartPr>
        <w:name w:val="Data wydania aktu"/>
        <w:style w:val="DATA_AKTU – data uchwalenia lub wydania aktu"/>
        <w:category>
          <w:name w:val="Szablon RCL"/>
          <w:gallery w:val="autoTxt"/>
        </w:category>
        <w:behaviors>
          <w:behavior w:val="content"/>
        </w:behaviors>
        <w:guid w:val="{78511499-99AD-4E6D-9C31-1918D2990D2E}"/>
      </w:docPartPr>
      <w:docPartBody>
        <w:p w:rsidR="0095014D" w:rsidP="004644EE">
          <w:pPr>
            <w:pStyle w:val="Datawydaniaaktu"/>
          </w:pPr>
          <w:sdt>
            <w:sdtPr>
              <w:alias w:val="Data wydania aktu"/>
              <w:tag w:val="Data opublikowania"/>
              <w:id w:val="1859851285"/>
              <w:placeholder>
                <w:docPart w:val="E36DBF65CC7042CB956DE0260438C0A4"/>
              </w:placeholder>
              <w:dataBinding w:prefixMappings="xmlns:ns0='http://schemas.microsoft.com/office/2006/coverPageProps' " w:xpath="/ns0:CoverPageProperties[1]/ns0:PublishDate[1]" w:storeItemID="{55AF091B-3C7A-41E3-B477-F2FDAA23CFDA}"/>
              <w:date>
                <w:dateFormat w:val="d MMMM yyyy"/>
                <w:lid w:val="pl-PL"/>
                <w:storeMappedDataAs w:val="dateTime"/>
                <w:calendar w:val="gregorian"/>
              </w:date>
            </w:sdtPr>
            <w:sdtContent>
              <w:r w:rsidR="004644EE">
                <w:t>&lt;data wydania aktu&gt;</w:t>
              </w:r>
            </w:sdtContent>
          </w:sdt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comments="1" w:formatting="0" w:inkAnnotations="1" w:insDel="1" w:markup="1"/>
  <w:defaultTabStop w:val="708"/>
  <w:hyphenationZone w:val="425"/>
  <w:characterSpacingControl w:val="doNotCompress"/>
  <w:footnotePr/>
  <w:compat>
    <w:useFELayout/>
    <w:compatSetting w:name="compatibilityMode" w:uri="http://schemas.microsoft.com/office/word" w:val="12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 w:line="240" w:lineRule="auto"/>
      <w:ind w:left="5670"/>
      <w:contextualSpacing/>
    </w:pPr>
    <w:rPr>
      <w:rFonts w:ascii="Times New Roman" w:hAnsi="Times New Roman" w:cs="Arial"/>
      <w:sz w:val="24"/>
      <w:szCs w:val="20"/>
    </w:rPr>
  </w:style>
  <w:style w:type="paragraph" w:customStyle="1" w:styleId="0CFC14F08DB14C4DAE3C67B04A3FBDE8">
    <w:name w:val="0CFC14F08DB14C4DAE3C67B04A3FBDE8"/>
    <w:rsid w:val="00966BA6"/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  <w:style w:type="paragraph" w:customStyle="1" w:styleId="E36DBF65CC7042CB956DE0260438C0A4">
    <w:name w:val="E36DBF65CC7042CB956DE0260438C0A4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Makroinstrukcje2.xml>��< c u s t o m U I   x m l n s = " h t t p : / / s c h e m a s . m i c r o s o f t . c o m / o f f i c e / 2 0 0 6 / 0 1 / c u s t o m u i " >  
 < r i b b o n >  
 < t a b s >  
 < t a b   i d M s o = " T a b H o m e " >  
 < g r o u p   i d M s o = " G r o u p F o n t "   v i s i b l e = " f a l s e " / >  
 < g r o u p   i d M s o = " G r o u p P a r a g r a p h "   v i s i b l e = " f a l s e " / >  
 < g r o u p   i d = " g M a k r a 4 "   l a b e l = " W y g l d   t e k s t u "   i n s e r t B e f o r e M s o = " G r o u p F o n t " >  
 < b u t t o n   i d = " p M a k r o 1 5 "   v i s i b l e = " t r u e "   l a b e l = " P o g r u b i e n i e "   i m a g e M s o = " C h a r a c t e r S h a d i n g "   o n A c t i o n = " S t u b . B o l d _ s t u b " / >  
 < b u t t o n   i d = " p M a k r o 1 6 "   v i s i b l e = " t r u e "   l a b e l = " K u r s y w a "   i m a g e M s o = " W o r d A r t F o r m a t D i a l o g "   o n A c t i o n = " S t u b . I t a l i c _ s t u b " / >  
 < t o g g l e B u t t o n   i d M s o = " P a r a g r a p h M a r k s "   i m a g e M s o = " P a r a g r a p h M a r k s " / >  
 < b u t t o n   i d = " p M a k r o 1 8 "   v i s i b l e = " t r u e "   l a b e l = " I n d e k s   g � r n y "   i m a g e M s o = " F o n t S c h e m e s "   o n A c t i o n = " S t u b . G _ I n d e k s _ s t u b " / >  
 < b u t t o n   i d = " p M a k r o 1 7 "   v i s i b l e = " t r u e "   l a b e l = " I n d e k s   d o l n y "   i m a g e M s o = " M a i l M e r g e R e s u l t s P r e v i e w "   o n A c t i o n = " S t u b . D _ i n d e k s _ s t u b " / >  
 < b u t t o n   i d = " p M a k r o 2 4 "   v i s i b l e = " t r u e "   l a b e l = " N o r m a l n a   c z c i o n k a "   i m a g e M s o = " C h a r a c t e r B o r d e r "   o n A c t i o n = " S t u b . B e z _ s t y l u _ s t u b " / >  
 < / g r o u p >  
 < g r o u p   i d = " g M a k r a 5 "   l a b e l = " E d y c j a   t e k s t u "   i n s e r t B e f o r e M s o = " G r o u p F o n t " >  
 < b u t t o n   i d = " p M a k r o 1 9 "   v i s i b l e = " t r u e "   l a b e l = " W s t a w i e n i e   o d n o [n i k a "   o n A c t i o n = " S t u b . P r z y p i s _ s t u b " / >  
 < b u t t o n   i d = " p M a k r o 3 0 "   v i s i b l e = " t r u e "   l a b e l = " U s u n i c i e   o d n o [n i k a "   o n A c t i o n = " S t u b . U s u n _ p r z y p i s _ s t u b " / >  
 < b u t t o n   i d = " p M a k r o 2 5 "   v i s i b l e = " t r u e "   l a b e l = " W s t a w i e n i e   z a k Ba d k i "   i m a g e M s o = " W e b S e r v e r D i s c u s s i o n s "   o n A c t i o n = " S t u b . W s t a w _ Z a k l a d k e _ s t u b " / >  
 < / g r o u p >  
 < g r o u p   i d = " g M a k r a 6 "   l a b e l = " K o l o r y "   i n s e r t A f t e r M s o = " G r o u p F o n t " >  
 < b u t t o n   i d = " p M a k r o 3 1 "   v i s i b l e = " t r u e "   l a b e l = " N a   c z e r w o n o "   i m a g e M s o = " A p p o i n t m e n t C o l o r 1 "   o n A c t i o n = " S t u b . K o l o r _ c z e r w o n y _ s t u b " / >  
 < b u t t o n   i d = " p M a k r o 3 2 "   v i s i b l e = " t r u e "   l a b e l = " N a   n i e b i e s k o "   i m a g e M s o = " A p p o i n t m e n t C o l o r 6 "   o n A c t i o n = " S t u b . K o l o r _ n i e b i e s k i _ s t u b " / >  
 < b u t t o n   i d = " p M a k r o 3 5 "   v i s i b l e = " t r u e "   l a b e l = " U s u n i c i e   k o l o r � w "   i m a g e M s o = " A p p o i n t m e n t C o l o r 0 "   o n A c t i o n = " S t u b . B e z _ k o l o r u _ s t u b " / >  
 < b u t t o n   i d = " p M a k r o 3 3 "   v i s i b l e = " t r u e "   l a b e l = " N a   z i e l o n o "   i m a g e M s o = " A p p o i n t m e n t C o l o r 3 "   o n A c t i o n = " S t u b . K o l o r _ z i e l o n y _ s t u b " / >  
 < b u t t o n   i d = " p M a k r o 3 4 "   v i s i b l e = " t r u e "   l a b e l = " N a   |� Bt o "   i m a g e M s o = " A p p o i n t m e n t C o l o r 1 0 "   o n A c t i o n = " S t u b . K o l o r _ z o l t y _ s t u b " / >  
 < / g r o u p >  
 < g r o u p   i d = " g M a k r a 3 "   l a b e l = " Z m i a n a   s t y l � w "   i n s e r t A f t e r M s o = " G r o u p F o n t " >  
 < b u t t o n   i d = " p M a k r o 1 0 "   v i s i b l e = " t r u e "   l a b e l = " D o   n o w e l i z a c j i "   i m a g e M s o = " O u t l i n e D e m o t e T o B o d y T e x t "   o n A c t i o n = " S t u b . Z w i e k s z P o z i o m N o w e l i z a c j i _ s t u b " / >  
 < b u t t o n   i d = " p M a k r o 1 1 "   v i s i b l e = " t r u e "   l a b e l = " D o   a k t u   g B� w n e g o "   i m a g e M s o = " O u t l i n e P r o m o t e T o H e a d i n g "   o n A c t i o n = " S t u b . Z m n i e j s z P o z i o m N o w e l i z a c j i _ s t u b " / >  
 < b u t t o n   i d = " p M a k r o 1 4 "   v i s i b l e = " t r u e "   l a b e l = " P r z e n u m e r o w a n i e "   i m a g e M s o = " B u l l e t s "   o n A c t i o n = " S t u b . P r z e n u m e r u j _ s t u b " / >  
 < b u t t o n   i d = " p M a k r o 1 2 "   v i s i b l e = " t r u e "   l a b e l = " D o   j e d n o s t k i   n i |s z e g o   s t o p n i a "   i m a g e M s o = " R i g h t A r r o w 2 "   o n A c t i o n = " S t u b . Z w i e k s z Z a g l e b i e n i e _ s t u b " / >  
 < b u t t o n   i d = " p M a k r o 1 3 "   v i s i b l e = " t r u e "   l a b e l = " D o   j e d n o s t k i   w y |s z e g o   s t o p n i a "   i m a g e M s o = " L e f t A r r o w 2 "   o n A c t i o n = " S t u b . Z m n i e j s z Z a g l e b i e n i e _ s t u b " / >  
 < / g r o u p >  
 < / t a b >  
 < t a b   i d = " z M a k r a 1 "   l a b e l = " L e g i s l a c j a " >  
 < g r o u p   i d = " g M a k r a 1 "   l a b e l = " K o n w e r s j a " >  
 < b u t t o n   i d = " p M a k r o 2 3 "   l a b e l = " S p r a w d z e n i e   c u d z y s Bo w � w "   o n A c t i o n = " S t u b . S p r a w d z _ C u d z y s l o w y _ s t u b "   / >  
 < b u t t o n   i d = " p M a k r o 1 "   l a b e l = " K o n w e r s j a   a k t u "   i m a g e M s o = " V i e w G o F o r w a r d "   o n A c t i o n = " S t u b . P r z y p i s z _ S t y l _ s t u b "   / >  
 < b u t t o n   i d = " p M a k r o 4 "   l a b e l = " K o n w e r s j a   o d n o [n i k � w "   o n A c t i o n = " S t u b . P r z y p i s z _ S t y l _ O d n o s n i k i _ s t u b "   / >  
 < b u t t o n   i d = " p M a k r o 2 "   l a b e l = " K o n w e r s j a   o b w i e s z c z e n i a "   e n a b l e d   =   " t r u e "   o n A c t i o n = " S t u b . P r z y p i s z _ S t y l _ t j _ s t u b "   / >  
 < b u t t o n   i d = " p M a k r o 3 "   l a b e l = " K o n w e r s j a   c a Bo [c i "   e n a b l e d   =   " t r u e "   o n A c t i o n = " S t u b . P r z y p i s z _ S t y l _ C a l o s c _ s t u b "   / >  
 < b u t t o n   i d = " p M a k r o 5 1 "   l a b e l = " S p r a w d z e n i e   f r a g m e n t u "   e n a b l e d   =   " t r u e "   o n A c t i o n = " S t u b . S p r a w d z _ F r a g m e n t _ s t u b "   / >  
 < / g r o u p >  
 < g r o u p   i d = " g M a k r a 2 "   l a b e l = " W e r y f i k a c j a   s t y l � w " >  
 < b u t t o n   i d = " p M a k r o 6 "   v i s i b l e = " t r u e "   l a b e l = " P r o s t a "   i m a g e M s o = " _ 3 D P e r s p e c t i v e I n c r e a s e "   o n A c t i o n = " S t u b . K o r e k t a _ s t y l � w _ s t u b " / >  
 < b u t t o n   i d = " p M a k r o 9 "   v i s i b l e = " t r u e "   l a b e l = " Z   n a z w a m i   s t y l � w "   i m a g e M s o = " V i s i b i l i t y V i s i b l e "   o n A c t i o n = " S t u b . P o k a z Z e S t y l a m i _ s t u b " / >  
 < b u t t o n   i d = " p M a k r o 7 "   v i s i b l e = " t r u e "   l a b e l = " Z   k o l o r a m i   "   i m a g e M s o = " P e r s o n a S t a t u s B u s y "   o n A c t i o n = " S t u b . p o k a z Z K o l o r e m _ s t u b " / >  
 < b u t t o n   i d = " p M a k r o 5 "   l a b e l = " P o p r a w i e n i e   o d n o [n i k � w "   o n A c t i o n = " S t u b . P o p r a w P r z y p i s y _ s t u b "   / >  
 < b u t t o n   i d = " p M a k r o 4 2 "   v i s i b l e = " t r u e "   l a b e l = " A u t o n u m e r o w a n i e   o d n o [n i k � w "     o n A c t i o n = " S t u b . N u m e r u j _ o d n o s n i k i _ s t u b " / >  
 < b u t t o n   i d = " p M a k r o 8 "   v i s i b l e = " t r u e "   l a b e l = " U s u n i c i e   k o l o r � w "   i m a g e M s o = " A p p o i n t m e n t C o l o r 0 "   o n A c t i o n = " S t u b . B e z _ k o l o r u _ s t u b " / >  
 < / g r o u p >  
 < g r o u p   i d = " g M a k r a 7 "   l a b e l = " I n n e " >  
 < b u t t o n   i d = " p M a k r o 2 2 "   v i s i b l e = " t r u e "   l a b e l = " W s t a w i e n i e   t e k s t u "   o n A c t i o n = " S t u b . W k l e j _ s t u b " / >  
 < b u t t o n   i d = " p M a k r o 2 1 "   v i s i b l e = " t r u e "   l a b e l = " C z y s z c z e n i e "   o n A c t i o n = " S t u b . C z y s z c z e n i e _ s t u b " / >  
 < b u t t o n   i d = " p M a k r o 2 0 "   v i s i b l e = " t r u e "   l a b e l = " W s t a w i e n i e   p r z y p i s u   k o Dc o w e g o "   o n A c t i o n = " S t u b . P r z y p i s _ 2 _ s t u b " / >  
 < b u t t o n   i d = " p M a k r o 4 0 "   v i s i b l e = " t r u e "   l a b e l = " Z m i a n a   s z a b l o n u "   o n A c t i o n = " S t u b . Z m i e n _ S z a b l o n _ s t u b " / >  
 < b u t t o n   i d = " p M a k r o 4 1 "   v i s i b l e = " t r u e "   l a b e l = " Z a i n s t a l o w a n i e   s z a b l o n u "   o n A c t i o n = " S t u b . Z a i n s t a l u j _ S z a b l o n _ s t u b " / >  
 < / g r o u p >  
 < / t a b >  
 < t a b   i d = " z M a k r a 2 "   l a b e l = " Z a b l o k o w a n e " >  
 < g r o u p   i d M s o = " G r o u p F o n t "   v i s i b l e = " t r u e " / >  
 < g r o u p   i d M s o = " G r o u p P a r a g r a p h "   v i s i b l e = " t r u e " / >  
 < / t a b >  
 < / t a b s >  
 < / r i b b o n >  
 < / c u s t o m U I >  
 
</file>

<file path=_xmlsignatures/_rels/origin.sigs.rels>&#65279;<?xml version="1.0" encoding="utf-8"?><Relationships xmlns="http://schemas.openxmlformats.org/package/2006/relationships"><Relationship Id="idRel1" Type="http://schemas.openxmlformats.org/package/2006/relationships/digital-signature/signature" Target="sig1.xml" TargetMode="Internal"/><Relationship Id="idRel2" Type="http://schemas.openxmlformats.org/package/2006/relationships/digital-signature/signature" Target="sig2.xml" TargetMode="Internal"/><Relationship Id="idRel3" Type="http://schemas.openxmlformats.org/package/2006/relationships/digital-signature/signature" Target="sig3.xml" TargetMode="Internal"/><Relationship Id="idRel4" Type="http://schemas.openxmlformats.org/package/2006/relationships/digital-signature/signature" Target="sig4.xml" TargetMode="Internal"/><Relationship Id="idRel5" Type="http://schemas.openxmlformats.org/package/2006/relationships/digital-signature/signature" Target="sig5.xml" TargetMode="Internal"/><Relationship Id="idRel6" Type="http://schemas.openxmlformats.org/package/2006/relationships/digital-signature/signature" Target="sig6.xml" TargetMode="Internal"/><Relationship Id="idRel7" Type="http://schemas.openxmlformats.org/package/2006/relationships/digital-signature/signature" Target="sig7.xml" TargetMode="Internal"/><Relationship Id="idRel8" Type="http://schemas.openxmlformats.org/package/2006/relationships/digital-signature/signature" Target="sig8.xml" TargetMode="Internal"/><Relationship Id="idRel9" Type="http://schemas.openxmlformats.org/package/2006/relationships/digital-signature/signature" Target="sig9.xml" TargetMode="Internal"/><Relationship Id="idRel10" Type="http://schemas.openxmlformats.org/package/2006/relationships/digital-signature/signature" Target="sig10.xml" TargetMode="Internal"/><Relationship Id="idRel11" Type="http://schemas.openxmlformats.org/package/2006/relationships/digital-signature/signature" Target="sig11.xml" TargetMode="Internal"/><Relationship Id="idRel12" Type="http://schemas.openxmlformats.org/package/2006/relationships/digital-signature/signature" Target="sig12.xml" TargetMode="Internal"/><Relationship Id="idRel13" Type="http://schemas.openxmlformats.org/package/2006/relationships/digital-signature/signature" Target="sig13.xml" TargetMode="Internal"/><Relationship Id="idRel14" Type="http://schemas.openxmlformats.org/package/2006/relationships/digital-signature/signature" Target="sig14.xml" TargetMode="Internal"/><Relationship Id="idRel15" Type="http://schemas.openxmlformats.org/package/2006/relationships/digital-signature/signature" Target="sig15.xml" TargetMode="Internal"/><Relationship Id="idRel16" Type="http://schemas.openxmlformats.org/package/2006/relationships/digital-signature/signature" Target="sig16.xml" TargetMode="Internal"/><Relationship Id="idRel17" Type="http://schemas.openxmlformats.org/package/2006/relationships/digital-signature/signature" Target="sig17.xml" TargetMode="Internal"/><Relationship Id="idRel18" Type="http://schemas.openxmlformats.org/package/2006/relationships/digital-signature/signature" Target="sig18.xml" TargetMode="Internal"/><Relationship Id="idRel19" Type="http://schemas.openxmlformats.org/package/2006/relationships/digital-signature/signature" Target="sig19.xml" TargetMode="Internal"/><Relationship Id="idRel20" Type="http://schemas.openxmlformats.org/package/2006/relationships/digital-signature/signature" Target="sig20.xml" TargetMode="Internal"/><Relationship Id="idRel21" Type="http://schemas.openxmlformats.org/package/2006/relationships/digital-signature/signature" Target="sig21.xml" TargetMode="Internal"/><Relationship Id="idRel22" Type="http://schemas.openxmlformats.org/package/2006/relationships/digital-signature/signature" Target="sig22.xml" TargetMode="Internal"/><Relationship Id="idRel23" Type="http://schemas.openxmlformats.org/package/2006/relationships/digital-signature/signature" Target="sig23.xml" TargetMode="Internal"/></Relationships>
</file>

<file path=_xmlsignatures/sig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w0AtZkdFNN8z/G3M5MYGxYbXuko=</ds:DigestValue>
    </ds:Reference>
    <ds:Reference Type="http://uri.etsi.org/01903#SignedProperties" URI="#SignedProperties-1264393824">
      <ds:DigestMethod Algorithm="http://www.w3.org/2000/09/xmldsig#sha1"/>
      <ds:DigestValue>hVXCdR8tyiri/Ug3R+ISYz6wx2g=</ds:DigestValue>
    </ds:Reference>
  </ds:SignedInfo>
  <ds:SignatureValue>JrV8eQAxwol/VW7aIhmO30VFEfZAvByRxk6AMI53vOub27iMEftRfeoYuyNINo2IlZ5DJzdtlOzSMSb4RHZHdjmroK+8rjndvVlWntBxxFEZQ7wNeMhUZvzEhrHFlWVlyHcTddI0K3ZkUzuxjFAqLYDjBiHUWnQQjBZ9KfYRhoyIT0FFpXWEVSVmnL7KrN5Z12tErN2Bp2vZbD9mLOF3whbG6kM8FdtxtaaHxTOBsUM4KONrwQv2eysXJqg5nCiXVWwvAoLA5u1tfk8FsoDUB+QXYgvodRMyu1myHLm1dTkWTfAuJ53LL7c46b01KirmBcgb5VTdYOd37RUAqe6WqA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1885874371">
      <SignedProperties Id="SignedProperties-1264393824">
        <SignedSignatureProperties>
          <SigningTime>2017-07-24T11:20:21.401Z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2017-07-24T11:20:21.4Z</Value>
        </SignatureTime>
      </ds:SignatureProperty>
    </ds:SignatureProperties>
  </ds:Object>
</ds:Signature>
</file>

<file path=_xmlsignatures/sig10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cPb7FaVvCZBLtvFujCoVpI08+O0=</ds:DigestValue>
    </ds:Reference>
    <ds:Reference Type="http://uri.etsi.org/01903#SignedProperties" URI="#SignedProperties-995661619">
      <ds:DigestMethod Algorithm="http://www.w3.org/2000/09/xmldsig#sha1"/>
      <ds:DigestValue>6h2SgpSxJYP+OGcSULRT0SDZvuQ=</ds:DigestValue>
    </ds:Reference>
  </ds:SignedInfo>
  <ds:SignatureValue>a7EwmcjDtyK//ORWHZy/bVCWHfCJxo9WcjZPEcFvJ7kSKjb+CM1lnJvKU28TNTfjdJWxYH5M+3JgLODCh3XnUfFpQwMmskDM190NmxFVJIPLwWAKa1sxLLik3DfmlFR1o+GUzjT5l7HBDHKXEFuoQRNYYMYdYtSGQi5VP0qVcJR1oFcartTxDd/XGqgrRaZmlUi9uE+CMJA1ZV1h+3AhqeK79q0nlXASsulxAlo+ZfT3m+O53nR68AeI+Nd2v+FVF9DtYqLA2dNt0+5V2dIBf3K2iQiV3LK+bJnJxga9+Lb4NykQhgbhkf9pqDHMpiN/6DKDBwGLOF3cstQqDlnS8A==</ds:SignatureValue>
  <ds:KeyInfo>
    <ds:KeyValue>
      <ds:RSAKeyValue>
        <ds:Modulus>yeWANSnpGx7LkFNg0/oNP+wmOOxtobQj5ja8tBccIb8dbli2NWDtdfpybNdGfKfZ8+yPSSTRVrTpWMtj1XwcQiFXA+KclbfHo2AMPWnI+qu+PYrtmA5I5SGXTZFgo9d9rSckrbx5MU0UK8aaos2Wj5679HX8IXNHSE1r59CZn90VTUD8pUSvs6zK3YjgWdfco3NaSeuT5O0/abKiiA+QvBqEZhKIxPtox30kMpiBbOUQjUyVQ6ePXH0Otq7OENkez66bD/h3EWxsdJUbHBDHjXZSpRN8F4AFZKQwj3x2vEUR0gpj4Au1mPCR4zBIZXuVF6DgLvCYFl2exo+pOox9RQ==</ds:Modulus>
        <ds:Exponent>AQAB</ds:Exponent>
      </ds:RSAKeyValue>
    </ds:KeyValue>
    <ds:X509Data>
      <ds:X509Certificate>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3YP3dADoQhF3LyTUQ257g8mqraAXMqsNjaVGiVOHJmVTRu75+H0Lbqwx2NVh1Tad69K8MAYK9VFNqRHbL+/XRNeag3ifJ7OuCOUNbpu7l2d2T4BC4rRQLj8pHakaGExZ1C3+8xTcCl6u+0beIeECihLdbOhvg/Zfjsulp/p8kLjPdKrtf8+dDBkONodtQ0+27x/l6ZHQOw1zT3HbGoAO1YQLHlIg5QaNlB4y9EKHjPskCyDUXmIX1JcYa5UcACu/rm5lKsi/+Ee6CgU/ep6TFX2ZswMqEXChVCg0xSYej88WCtEVUVB7I9Yve1OSS+GmY8xenJ35RXFc/rXDIe//Q=</ds:X509Certificate>
    </ds:X509Data>
  </ds:KeyInfo>
  <ds:Object>
    <QualifyingProperties xmlns="http://uri.etsi.org/01903/v1.3.2#" Target="#Signature-292368250">
      <SignedProperties Id="SignedProperties-995661619">
        <SignedSignatureProperties>
          <SigningTime>2019-01-07T09:10:27.848Z</SigningTime>
          <SigningCertificate>
            <Cert>
              <CertDigest>
                <ds:DigestMethod Algorithm="http://www.w3.org/2000/09/xmldsig#sha1"/>
                <ds:DigestValue>oIzfCmCqbjHH6dxxXPBG/ESXHcY=</ds:DigestValue>
              </CertDigest>
              <IssuerSerial>
                <ds:X509IssuerName>2.5.4.5=Nr wpisu: 6, CN=COPE SZAFIR - Kwalifikowany, O=Krajowa Izba Rozliczeniowa S.A., C=PL</ds:X509IssuerName>
                <ds:X509SerialNumber>20213697599752040360327808973158590923814704714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2019-01-07T09:10:27.8Z</Value>
        </SignatureTime>
      </ds:SignatureProperty>
    </ds:SignatureProperties>
  </ds:Object>
</ds:Signature>
</file>

<file path=_xmlsignatures/sig1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mleUlafJhjnKKd7TWNr+dbV4NWc=</ds:DigestValue>
    </ds:Reference>
    <ds:Reference Type="http://uri.etsi.org/01903#SignedProperties" URI="#SignedProperties-1135904317">
      <ds:DigestMethod Algorithm="http://www.w3.org/2000/09/xmldsig#sha1"/>
      <ds:DigestValue>j7t0vlb+5D72y6FVjdJexc/hhwU=</ds:DigestValue>
    </ds:Reference>
  </ds:SignedInfo>
  <ds:SignatureValue>FPeXdA0Ktvi1ZlGckYFplFVz/GCYk8UdxD4/lms6FKgqzvBhF49uqj4/nTiRm3gAyF3z6X1LLiDKIYP5CiVoPIgRkUE9dS+sCegNMlj0Qsjpgt3EaVwxwhb8w4RnITcI9wUOXTvdhmsCyBYmvjOCrKkElNhmFElEbKPoq36jqKCLRpcjftPxKS9dkZhwGvtm/qIZRUGUAwskgPLxwIKaxN2WReoPd3LE8VnJG/VCn6ZFAqez6j6eHOIa2745TC1qQsKJnLkypusJr7/hwqeGr3WktRkULu3tvw7qVSYdi/8jmaRnWurpsWv3jWjtxtbemlFf4XsSuuvEo6RwjddiQg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1077525577">
      <SignedProperties Id="SignedProperties-1135904317">
        <SignedSignatureProperties>
          <SigningTime>2019-01-09T08:15:14.112Z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2019-01-09T08:15:14.1Z</Value>
        </SignatureTime>
      </ds:SignatureProperty>
    </ds:SignatureProperties>
  </ds:Object>
</ds:Signature>
</file>

<file path=_xmlsignatures/sig12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vjGgy/E/x3gRjLg24DgN/6+ouq0=</ds:DigestValue>
    </ds:Reference>
    <ds:Reference Type="http://uri.etsi.org/01903#SignedProperties" URI="#SignedProperties-275533267">
      <ds:DigestMethod Algorithm="http://www.w3.org/2000/09/xmldsig#sha1"/>
      <ds:DigestValue>Ajl1sPuia888msZxjp4OWr0WXsw=</ds:DigestValue>
    </ds:Reference>
  </ds:SignedInfo>
  <ds:SignatureValue>mSrKbEj8GhG/Nqoz2fg6DDsQY9sMFVofPiY8jW6v68lVxtlMhIPMay3dgpHvY4JbaApldTI9KtPfVyagpRx2Ia+PUUFHROkIeN+0v8m6NwYYtF9tTXzgw3qEZaSEi8tvAXcqcT5EJxOOR8P3q7/xlcRFKHdWWNwm3dOO8iVFl/+spixzTvd070LbUis8HLWgcJpsoKK+6NHvA36Tr4Kj63hSDWqyjAVAK2FK0mtMz9RD2l+oRjeuNypFOJmy3cSAUi7wi8R5yb1lWEWaZdVdX+tPeIBsfvgXKPOBC57NVBwV0eiGdHzJUKhn/20XEvvZjJhpwzrt4IkW+Zn7sLsg8g==</ds:SignatureValue>
  <ds:KeyInfo>
    <ds:KeyValue>
      <ds:RSAKeyValue>
        <ds:Modulus>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==</ds:Modulus>
        <ds:Exponent>AQAB</ds:Exponent>
      </ds:RSAKeyValue>
    </ds:KeyValue>
    <ds:X509Data>
      <ds:X509Certificate>MIIFzTCCBLWgAwIBAgIUEtgb7Lpa0/l6zlJSxopl3EPQO3QwDQYJKoZIhvcNAQELBQAwczELMAkGA1UEBhMCUEwxKDAmBgNVBAoMH0tyYWpvd2EgSXpiYSBSb3psaWN6ZW5pb3dhIFMuQS4xJDAiBgNVBAMMG0NPUEUgU1pBRklSIC0gS3dhbGlmaWtvd2FueTEUMBIGA1UEBRMLTnIgd3Bpc3U6IDYwHhcNMTgwNDIzMDkyODAwWhcNMjAwNDIzMDkyODAwWjByMQswCQYDVQQGEwJQTDEbMBkGA1UEBRMSUEVTRUw6IDg3MDQwNDA1MjEzMR0wGwYDVQQDDBRQaW90ciDFmndpZXJjennFhHNraTEOMAwGA1UEKgwFUGlvdHIxFzAVBgNVBAQMDsWad2llcmN6ecWEc2tpMIIBIjANBgkqhkiG9w0BAQEFAAOCAQ8AMIIBCgKCAQEA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IDAQABo4ICWDCCAlQ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</ds:X509Certificate>
    </ds:X509Data>
  </ds:KeyInfo>
  <ds:Object>
    <QualifyingProperties xmlns="http://uri.etsi.org/01903/v1.3.2#" Target="#Signature-1704172565">
      <SignedProperties Id="SignedProperties-275533267">
        <SignedSignatureProperties>
          <SigningTime>2019-02-06T08:20:01.164Z</SigningTime>
          <SigningCertificate>
            <Cert>
              <CertDigest>
                <ds:DigestMethod Algorithm="http://www.w3.org/2000/09/xmldsig#sha1"/>
                <ds:DigestValue>h/sRfPyXlmNiYW4sJ0BU2Wen1mQ=</ds:DigestValue>
              </CertDigest>
              <IssuerSerial>
                <ds:X509IssuerName>2.5.4.5=Nr wpisu: 6, CN=COPE SZAFIR - Kwalifikowany, O=Krajowa Izba Rozliczeniowa S.A., C=PL</ds:X509IssuerName>
                <ds:X509SerialNumber>107581227423778490190413063227940670240768146292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2019-02-06T08:20:01.1Z</Value>
        </SignatureTime>
      </ds:SignatureProperty>
    </ds:SignatureProperties>
  </ds:Object>
</ds:Signature>
</file>

<file path=_xmlsignatures/sig13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BGYi1V2InX/AIiUDQyuOM/YnmCk=</ds:DigestValue>
    </ds:Reference>
    <ds:Reference Type="http://uri.etsi.org/01903#SignedProperties" URI="#SignedProperties-1147379795">
      <ds:DigestMethod Algorithm="http://www.w3.org/2000/09/xmldsig#sha1"/>
      <ds:DigestValue>E9ySMhjlWhoJy5Mmaw4a28fZZiI=</ds:DigestValue>
    </ds:Reference>
  </ds:SignedInfo>
  <ds:SignatureValue>ZSmYXhBAM8+3TVEBA1UBqWvk/SlbPVHMzLQ/hiXVoFCv4HoR8w1Vjp6IHFokdyOwH/2EAFdPfybcJXFOT9XxT0oITOEEL1sf51e0eupDxK7BcTaJePZirIuJdFnIjqnNswVSCLOU8BApEQwPhi4DT5Wfup5WvhSg9hvze2t8djtS70i5q9bZU7qG6kl7QR3EwBzpBvCD2SRfLWuIVjLr/ZQKW6tmEZr0r3optjyc9cWfMlGJD80zpcqPnIEML+QTPuxeB9C/5gFE7gvjq1HBJLcQgR+761Jdt619K0ee61Me26tIvvHahWnD7XMObIauKNRQZi4G3l/iC95NdpPryw==</ds:SignatureValue>
  <ds:KeyInfo>
    <ds:KeyValue>
      <ds:RSAKeyValue>
        <ds:Modulus>3fkz156kpxLBjWWDElSxl02ta/nxPx89daMQ/GjeavISj2dsKIkNxXNG+l8NdTD8NS/Uq2vJHFLe/nEGxYoUkCfcrVD+sclica4Uhw5VJLiBJwWpgN+6SAnvonNr2+kjkTAHZiPbIfzItl44V/i51qSyoMvZjXUo4+2Q0E490nVz5ADW9VszHMeWrvTowfW3fk//8E01bx2EmGxhbFBR89hJPUutkZcwDn63+lNJL/KnMiTVTDkMB0fkrSNW6QcJN3nlTnGipEYvWnwyOo6eBtheCu9Qr2+Zrzb8dZJI4ylH65O24iih7uvQRasNDax1pYJcqpAML+z11GHH2koKoQ==</ds:Modulus>
        <ds:Exponent>AQAB</ds:Exponent>
      </ds:RSAKeyValue>
    </ds:KeyValue>
    <ds:X509Data>
      <ds:X509Certificate>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ognFih/tGCOU5UZ/SRfNLffU/MXDIb6nd3pMNw9enD2A8t3MmikOee5LtRKDSnlqM6prLyISwmqcWuFFC6NN7poSCcP8DdGWpyqYr7F2gdDDTfPUhW6uw5AyBoBacT3l2GXfeRyxS+hXxQlfCVyBENo4R2tVmdGSD/fGU0oN7dSvGlI31CBngQ+SrwKAmAMsEJMYv89QwTjmgs2i1py+wrqQ67xM1D9WP/iF+N7IRlp+tNgun7QZ9DpD5FHVk66xld72na4qGejuMkp5ZpUPzw7mrQFzuMhku7iaTpPpGhq0w3om2aOsHlMKgQ2DXRm7wYoFbHA/0/LaShGKmqmO0=</ds:X509Certificate>
    </ds:X509Data>
  </ds:KeyInfo>
  <ds:Object>
    <QualifyingProperties xmlns="http://uri.etsi.org/01903/v1.3.2#" Target="#Signature-443829663">
      <SignedProperties Id="SignedProperties-1147379795">
        <SignedSignatureProperties>
          <SigningTime>2019-02-06T13:33:17.367Z</SigningTime>
          <SigningCertificate>
            <Cert>
              <CertDigest>
                <ds:DigestMethod Algorithm="http://www.w3.org/2000/09/xmldsig#sha1"/>
                <ds:DigestValue>5q/o3hzEalETmh1l9X4fzJb4t1Y=</ds:DigestValue>
              </CertDigest>
              <IssuerSerial>
                <ds:X509IssuerName>2.5.4.5=Nr wpisu: 6, CN=COPE SZAFIR - Kwalifikowany, O=Krajowa Izba Rozliczeniowa S.A., C=PL</ds:X509IssuerName>
                <ds:X509SerialNumber>178340193102960816801559067473692646341681236526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2019-02-06T13:33:17.3Z</Value>
        </SignatureTime>
      </ds:SignatureProperty>
    </ds:SignatureProperties>
  </ds:Object>
</ds:Signature>
</file>

<file path=_xmlsignatures/sig14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e6aX0cYhJi5LCKRBriGWmwJ3y5k=</ds:DigestValue>
    </ds:Reference>
    <ds:Reference Type="http://uri.etsi.org/01903#SignedProperties" URI="#SignedProperties-70284701">
      <ds:DigestMethod Algorithm="http://www.w3.org/2000/09/xmldsig#sha1"/>
      <ds:DigestValue>jMKITT5Ig1CCkw0EtZPxcpql0TA=</ds:DigestValue>
    </ds:Reference>
  </ds:SignedInfo>
  <ds:SignatureValue>Kw1tXYvoOhMkP8FLa2xMGHqxAP2JUh0xUUhPT20sPrN+ZfOgbgNe2gO+wJZhF+aaFVKvsFPcoNN7v7jT5woXGY3q1kUV4mgX1IF8B6ZGqfUVZL2rbOmNzFMdNIva7YSemVrPO2PhXZpMnlyS50qYqNeMQLFgCkvWCi8BSRTWld+kmbf23/FcDlVQxgTEV/f8ZmTWX7icwS4Hh90S3bPd6CKNB9SaCO2t/XCEu9ibcfYLGnT8sYyLzoFIqfDgVeERgR2GX98lYlp+DXWv1ZshUk4Db7bY6PkXjaPTHgx75p6dH1F3usYoaIwbNn10Br3BI3+YNEHMQQAKRogSR77/yA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314386583">
      <SignedProperties Id="SignedProperties-70284701">
        <SignedSignatureProperties>
          <SigningTime>2019-03-28T09:54:10.158Z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2019-03-28T09:54:10.2Z</Value>
        </SignatureTime>
      </ds:SignatureProperty>
    </ds:SignatureProperties>
  </ds:Object>
</ds:Signature>
</file>

<file path=_xmlsignatures/sig15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t5ynZ5VLq3oDfgn0e9P/r8FWafU=</ds:DigestValue>
    </ds:Reference>
    <ds:Reference Type="http://uri.etsi.org/01903#SignedProperties" URI="#SignedProperties-1718546896">
      <ds:DigestMethod Algorithm="http://www.w3.org/2000/09/xmldsig#sha1"/>
      <ds:DigestValue>SvSnnb8Ilcc8cFIqlBh2nw5Oh04=</ds:DigestValue>
    </ds:Reference>
  </ds:SignedInfo>
  <ds:SignatureValue>rCIEpQOJPccFBS5bcK2+qYI0BCPwMCJXaA6MxcmMJWITicS2EyltigtozyyDVYJyFuRLx2rHNkQMfsfnjUKPa3Y6yvm4QNKMvTGty/9lt9LTRJw3GNR3MiFz86SsiIE3qsbgn9kjr0M0XJ+zYIOAnplT0CrB7NTvSJ84QH2NpWC7BswmIRydn6yFpTdy1dJiYhz1sGmiQYjQeQMf/9F+p3u2vuYyf2o2xTlGeahu1a9GNa0HexIxP3UO/JWpH4jAttRAAqTBRiOUpnRdkFq8ByBkraAxAJ3ovX5DRNwy7KN2NyIk1KmvzVUj9Loiet9eN9lM6DcH9S/O3WEIbpR+tA==</ds:SignatureValue>
  <ds:KeyInfo>
    <ds:KeyValue>
      <ds:RSAKeyValue>
        <ds:Modulus>3fkz156kpxLBjWWDElSxl02ta/nxPx89daMQ/GjeavISj2dsKIkNxXNG+l8NdTD8NS/Uq2vJHFLe/nEGxYoUkCfcrVD+sclica4Uhw5VJLiBJwWpgN+6SAnvonNr2+kjkTAHZiPbIfzItl44V/i51qSyoMvZjXUo4+2Q0E490nVz5ADW9VszHMeWrvTowfW3fk//8E01bx2EmGxhbFBR89hJPUutkZcwDn63+lNJL/KnMiTVTDkMB0fkrSNW6QcJN3nlTnGipEYvWnwyOo6eBtheCu9Qr2+Zrzb8dZJI4ylH65O24iih7uvQRasNDax1pYJcqpAML+z11GHH2koKoQ==</ds:Modulus>
        <ds:Exponent>AQAB</ds:Exponent>
      </ds:RSAKeyValue>
    </ds:KeyValue>
    <ds:X509Data>
      <ds:X509Certificate>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ognFih/tGCOU5UZ/SRfNLffU/MXDIb6nd3pMNw9enD2A8t3MmikOee5LtRKDSnlqM6prLyISwmqcWuFFC6NN7poSCcP8DdGWpyqYr7F2gdDDTfPUhW6uw5AyBoBacT3l2GXfeRyxS+hXxQlfCVyBENo4R2tVmdGSD/fGU0oN7dSvGlI31CBngQ+SrwKAmAMsEJMYv89QwTjmgs2i1py+wrqQ67xM1D9WP/iF+N7IRlp+tNgun7QZ9DpD5FHVk66xld72na4qGejuMkp5ZpUPzw7mrQFzuMhku7iaTpPpGhq0w3om2aOsHlMKgQ2DXRm7wYoFbHA/0/LaShGKmqmO0=</ds:X509Certificate>
    </ds:X509Data>
  </ds:KeyInfo>
  <ds:Object>
    <QualifyingProperties xmlns="http://uri.etsi.org/01903/v1.3.2#" Target="#Signature-993314738">
      <SignedProperties Id="SignedProperties-1718546896">
        <SignedSignatureProperties>
          <SigningTime>2019-05-30T12:39:31.513Z</SigningTime>
          <SigningCertificate>
            <Cert>
              <CertDigest>
                <ds:DigestMethod Algorithm="http://www.w3.org/2000/09/xmldsig#sha1"/>
                <ds:DigestValue>5q/o3hzEalETmh1l9X4fzJb4t1Y=</ds:DigestValue>
              </CertDigest>
              <IssuerSerial>
                <ds:X509IssuerName>2.5.4.5=Nr wpisu: 6, CN=COPE SZAFIR - Kwalifikowany, O=Krajowa Izba Rozliczeniowa S.A., C=PL</ds:X509IssuerName>
                <ds:X509SerialNumber>178340193102960816801559067473692646341681236526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2019-05-30T12:39:31.5Z</Value>
        </SignatureTime>
      </ds:SignatureProperty>
    </ds:SignatureProperties>
  </ds:Object>
</ds:Signature>
</file>

<file path=_xmlsignatures/sig16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+8jFvn4gjkQmvhj5licUwPoLYhw=</ds:DigestValue>
    </ds:Reference>
    <ds:Reference Type="http://uri.etsi.org/01903#SignedProperties" URI="#SignedProperties-81019731">
      <ds:DigestMethod Algorithm="http://www.w3.org/2000/09/xmldsig#sha1"/>
      <ds:DigestValue>K4GUzI4p47AFxPLP99a2e6IlWkg=</ds:DigestValue>
    </ds:Reference>
  </ds:SignedInfo>
  <ds:SignatureValue>v0azWZBEmtXAQn+wwZ6q1v17c8M2Wa0RQpE3VfNLxGoE7UJSdolSdYRvkdYevTsQ7XYiOx/XcbDy2I4/PcTr1G7NAiQsP/l7szV506fVY+aSTmDzTn4y6GwYfb4f8/5252GHMU3evBiB/wdMJPrOABHImN4vjgDFhL9B9V4/lYZ4Zq1gOpex6G13C67ATjsULgp/AAYYdbVM1h7SCqr8+qlQCYh2Wm8FwzOr/fJgr2j+B2LlQxDJki2RN+3bGz+1PJKqoeQ34D+0O1hTsGYwZ+gsje0U9Y4D5IrguLceoKppF3shQ2pxcpcCoNz55beh7ZZQ091z88JLK0m04ylh3A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2147011376">
      <SignedProperties Id="SignedProperties-81019731">
        <SignedSignatureProperties>
          <SigningTime>2019-06-12T14:17:54.809Z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2019-06-12T14:17:54.8Z</Value>
        </SignatureTime>
      </ds:SignatureProperty>
    </ds:SignatureProperties>
  </ds:Object>
</ds:Signature>
</file>

<file path=_xmlsignatures/sig17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5fXn3HQtfoNw9puMXQhVHq5G/Ok=</ds:DigestValue>
    </ds:Reference>
    <ds:Reference Type="http://uri.etsi.org/01903#SignedProperties" URI="#SignedProperties-706305416">
      <ds:DigestMethod Algorithm="http://www.w3.org/2000/09/xmldsig#sha1"/>
      <ds:DigestValue>0uAhyZzARFOj2+fYwFODV0ljahQ=</ds:DigestValue>
    </ds:Reference>
  </ds:SignedInfo>
  <ds:SignatureValue>R3wNNbAeNAG6Hfm53n6BbBDkXl9XooY/Lrc+2aUhMFCnoyVA7wwgb5ygsVQxo5bbs80jjQrwkDPoHaux0oRV00JkLrc+0TVvUZCwsovklrsuzhfT2ZO1t9EzihHH7qW4wHeAnfahmP1ybhWKQJXyqtuWXW1F1lv2VrUa/5OqtcuALV/VlDujodzAV+uS7KEdI7tK09HqMEmZZInfncgRIvd0z9zyNhW9NjZH5Snr2JgTmA7gVzxBxAlzT5dFsQY8E3ZSVPtPjXhzFw+h6wd944rxlwmY9ePrWIapGAzTOltWHkFq4hzw07BIXp+NwuhoYE6oHI5Xth5wdW/wq8AQbg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269324336">
      <SignedProperties Id="SignedProperties-706305416">
        <SignedSignatureProperties>
          <SigningTime>2019-06-14T13:53:23.987Z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2019-06-14T13:53:24.0Z</Value>
        </SignatureTime>
      </ds:SignatureProperty>
    </ds:SignatureProperties>
  </ds:Object>
</ds:Signature>
</file>

<file path=_xmlsignatures/sig18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bIXyMXmq7l+nabbAKQd0t4pLK6U=</ds:DigestValue>
    </ds:Reference>
    <ds:Reference Type="http://uri.etsi.org/01903#SignedProperties" URI="#SignedProperties-652262397">
      <ds:DigestMethod Algorithm="http://www.w3.org/2000/09/xmldsig#sha1"/>
      <ds:DigestValue>gAAQAthXp5D+UXf2wYFRY27kDQ8=</ds:DigestValue>
    </ds:Reference>
  </ds:SignedInfo>
  <ds:SignatureValue>VWoxfYN/7QpceNeczKUJOaDWaiOSHBQE9tP7jPQWw5xp5Gyil8zW5NAf9RSbQcecp2RQgX3wtR3ioJpEYVRh+28uAudjqR13bmMOwi0DObMY0PJNWII6yIUv5YLFmPwqJbSYmh9m78TqezKgB+H9B1PIkhLlJNoPzzWf3zRta55KShmgNufZyl/bEpKlxfUeRqA5oekdEtk4cNUz8u1NI+Z+GXqZnAcPT/8r0wizl4BKYQNxpSBPVUI0Qmfv+tTwYV/H8A9hjNTI+V2DWKfYlM2hmOrzjGWdXu7s8EHaK1Af6JEYN+QP6iqJGUjd7P8KMuqsResrXrI1oVF53PL5+A==</ds:SignatureValue>
  <ds:KeyInfo>
    <ds:KeyValue>
      <ds:RSAKeyValue>
        <ds:Modulus>yeWANSnpGx7LkFNg0/oNP+wmOOxtobQj5ja8tBccIb8dbli2NWDtdfpybNdGfKfZ8+yPSSTRVrTpWMtj1XwcQiFXA+KclbfHo2AMPWnI+qu+PYrtmA5I5SGXTZFgo9d9rSckrbx5MU0UK8aaos2Wj5679HX8IXNHSE1r59CZn90VTUD8pUSvs6zK3YjgWdfco3NaSeuT5O0/abKiiA+QvBqEZhKIxPtox30kMpiBbOUQjUyVQ6ePXH0Otq7OENkez66bD/h3EWxsdJUbHBDHjXZSpRN8F4AFZKQwj3x2vEUR0gpj4Au1mPCR4zBIZXuVF6DgLvCYFl2exo+pOox9RQ==</ds:Modulus>
        <ds:Exponent>AQAB</ds:Exponent>
      </ds:RSAKeyValue>
    </ds:KeyValue>
    <ds:X509Data>
      <ds:X509Certificate>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3YP3dADoQhF3LyTUQ257g8mqraAXMqsNjaVGiVOHJmVTRu75+H0Lbqwx2NVh1Tad69K8MAYK9VFNqRHbL+/XRNeag3ifJ7OuCOUNbpu7l2d2T4BC4rRQLj8pHakaGExZ1C3+8xTcCl6u+0beIeECihLdbOhvg/Zfjsulp/p8kLjPdKrtf8+dDBkONodtQ0+27x/l6ZHQOw1zT3HbGoAO1YQLHlIg5QaNlB4y9EKHjPskCyDUXmIX1JcYa5UcACu/rm5lKsi/+Ee6CgU/ep6TFX2ZswMqEXChVCg0xSYej88WCtEVUVB7I9Yve1OSS+GmY8xenJ35RXFc/rXDIe//Q=</ds:X509Certificate>
    </ds:X509Data>
  </ds:KeyInfo>
  <ds:Object>
    <QualifyingProperties xmlns="http://uri.etsi.org/01903/v1.3.2#" Target="#Signature-1542448751">
      <SignedProperties Id="SignedProperties-652262397">
        <SignedSignatureProperties>
          <SigningTime>2019-06-19T11:52:34.650Z</SigningTime>
          <SigningCertificate>
            <Cert>
              <CertDigest>
                <ds:DigestMethod Algorithm="http://www.w3.org/2000/09/xmldsig#sha1"/>
                <ds:DigestValue>oIzfCmCqbjHH6dxxXPBG/ESXHcY=</ds:DigestValue>
              </CertDigest>
              <IssuerSerial>
                <ds:X509IssuerName>2.5.4.5=Nr wpisu: 6, CN=COPE SZAFIR - Kwalifikowany, O=Krajowa Izba Rozliczeniowa S.A., C=PL</ds:X509IssuerName>
                <ds:X509SerialNumber>20213697599752040360327808973158590923814704714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2019-06-19T11:52:34.6Z</Value>
        </SignatureTime>
      </ds:SignatureProperty>
    </ds:SignatureProperties>
  </ds:Object>
</ds:Signature>
</file>

<file path=_xmlsignatures/sig19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PPL1hxkj3+r69RW4CiK7vuAD6QM=</ds:DigestValue>
    </ds:Reference>
    <ds:Reference Type="http://uri.etsi.org/01903#SignedProperties" URI="#SignedProperties-627865015">
      <ds:DigestMethod Algorithm="http://www.w3.org/2000/09/xmldsig#sha1"/>
      <ds:DigestValue>njy296XCxN27wdAmgeNvtkfOimg=</ds:DigestValue>
    </ds:Reference>
  </ds:SignedInfo>
  <ds:SignatureValue>HZ23Gj3Nc6jlxtF4K3KTMvuCW9gSlo2SDPqt5AIJn8ay43rHZSkmkiLppHrX/XDKBGmYpSLulNWpUDaOeF0cdz7DQe8ujbJR82Guja6FBZAkmuC8GWoeugucZ22Y1mO2AtwGAlSNqVM+XKHH/GUN6GHV20fOsGtmIGvGKiYfMTd0x9RMLWZsA5AxkngtlHArE2xo/oijuP44DarFQePPCixkErSidlLn4/RDkfV3JlcgcHhIV1IA9ajA+LclIb9UiK2UdeiDmyI2J9crB3uDNI1P/Utx22K/168bWYTrmXKmFWgvkBMs5Jh2JU1MOjSEyr2YEsb2lqfSnbU4FQzXug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1618877627">
      <SignedProperties Id="SignedProperties-627865015">
        <SignedSignatureProperties>
          <SigningTime>2019-07-15T06:55:46.209Z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2019-07-15T06:55:46.2Z</Value>
        </SignatureTime>
      </ds:SignatureProperty>
    </ds:SignatureProperties>
  </ds:Object>
</ds:Signature>
</file>

<file path=_xmlsignatures/sig2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6iERP1UPOaE+jgLn0OpThxQjqkY=</ds:DigestValue>
    </ds:Reference>
    <ds:Reference Type="http://uri.etsi.org/01903#SignedProperties" URI="#SignedProperties-1116772575">
      <ds:DigestMethod Algorithm="http://www.w3.org/2000/09/xmldsig#sha1"/>
      <ds:DigestValue>oPJAI6vZwmChla64DNcJbI99grE=</ds:DigestValue>
    </ds:Reference>
  </ds:SignedInfo>
  <ds:SignatureValue>SqTIuW811flIa6fZTG51ulGgRvRLlwIK7ft6kts0m9wwzp4PrRLXG3o0HxqxDRnvPZe37zK3xg+NrGGjdErLDePdari1odjHVMmbkb+grWYoN1OJXEaIVSl+d+MklShBYyfPnCx3Sv/uCAlL5l8B910d2ECgJPcHnOf9ZjxfkXMrw97Cx0LqdQqUsrfyift+CU8Kbao3Ucr8fqSb/CjhLnedIdnTdREtzRexoqQbO7OHGQNTz10kxfAJyZf+fj/gFWHix0ld8ixXB+K05eaKlvLuko+CMdp6rhfpCJSohZu9sCYMQb0kf1yezTdQlYDZ3+c+UDvhC2V+f/TYkrXYZw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1909552282">
      <SignedProperties Id="SignedProperties-1116772575">
        <SignedSignatureProperties>
          <SigningTime>2018-01-08T07:49:26.779Z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2018-01-08T07:49:26.7Z</Value>
        </SignatureTime>
      </ds:SignatureProperty>
    </ds:SignatureProperties>
  </ds:Object>
</ds:Signature>
</file>

<file path=_xmlsignatures/sig20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Zgvz0IIQzVYesMdVozUpmsLTD/s=</ds:DigestValue>
    </ds:Reference>
    <ds:Reference Type="http://uri.etsi.org/01903#SignedProperties" URI="#SignedProperties-1342536898">
      <ds:DigestMethod Algorithm="http://www.w3.org/2000/09/xmldsig#sha1"/>
      <ds:DigestValue>FhV/LRvVUctXL9E9sg3SUfxCO5M=</ds:DigestValue>
    </ds:Reference>
  </ds:SignedInfo>
  <ds:SignatureValue>U7EIKxOydk6KjyjXbqCffDIrTS/Hs/zFwLyD6/WBtfVqPl7XQs+J6VkS2jEHb3e0xf+epjt5ddz6AAkLZvgmSsw+LQE6sbLOAzGwwZLEpQ0EyuKAigmxJ1Jugy2Q2Q5M3JRYk2rm3Cq4nR8FKNSVI6n8f+wniNaOl6oC9uBppmEwiBNQ2qTTreblpo7FvQKKIG7DCoBT3E/qy5fgUnJz0QeS4HR1mt9/HxyzKT7Ow8OK8tYpFg/sgxsasBgT5SwBl7Ar71OUJuxr1aAeogahDnPv2KD5/Iu/zvgFxwU8D+cFmpqtfuaE0sg/O3GyBieMPsgPoEUT7Qu+jJv4kgG1Ag==</ds:SignatureValue>
  <ds:KeyInfo>
    <ds:KeyValue>
      <ds:RSAKeyValue>
        <ds:Modulus>3fkz156kpxLBjWWDElSxl02ta/nxPx89daMQ/GjeavISj2dsKIkNxXNG+l8NdTD8NS/Uq2vJHFLe/nEGxYoUkCfcrVD+sclica4Uhw5VJLiBJwWpgN+6SAnvonNr2+kjkTAHZiPbIfzItl44V/i51qSyoMvZjXUo4+2Q0E490nVz5ADW9VszHMeWrvTowfW3fk//8E01bx2EmGxhbFBR89hJPUutkZcwDn63+lNJL/KnMiTVTDkMB0fkrSNW6QcJN3nlTnGipEYvWnwyOo6eBtheCu9Qr2+Zrzb8dZJI4ylH65O24iih7uvQRasNDax1pYJcqpAML+z11GHH2koKoQ==</ds:Modulus>
        <ds:Exponent>AQAB</ds:Exponent>
      </ds:RSAKeyValue>
    </ds:KeyValue>
    <ds:X509Data>
      <ds:X509Certificate>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ognFih/tGCOU5UZ/SRfNLffU/MXDIb6nd3pMNw9enD2A8t3MmikOee5LtRKDSnlqM6prLyISwmqcWuFFC6NN7poSCcP8DdGWpyqYr7F2gdDDTfPUhW6uw5AyBoBacT3l2GXfeRyxS+hXxQlfCVyBENo4R2tVmdGSD/fGU0oN7dSvGlI31CBngQ+SrwKAmAMsEJMYv89QwTjmgs2i1py+wrqQ67xM1D9WP/iF+N7IRlp+tNgun7QZ9DpD5FHVk66xld72na4qGejuMkp5ZpUPzw7mrQFzuMhku7iaTpPpGhq0w3om2aOsHlMKgQ2DXRm7wYoFbHA/0/LaShGKmqmO0=</ds:X509Certificate>
    </ds:X509Data>
  </ds:KeyInfo>
  <ds:Object>
    <QualifyingProperties xmlns="http://uri.etsi.org/01903/v1.3.2#" Target="#Signature-1112997195">
      <SignedProperties Id="SignedProperties-1342536898">
        <SignedSignatureProperties>
          <SigningTime>2019-09-17T06:33:27.153Z</SigningTime>
          <SigningCertificate>
            <Cert>
              <CertDigest>
                <ds:DigestMethod Algorithm="http://www.w3.org/2000/09/xmldsig#sha1"/>
                <ds:DigestValue>5q/o3hzEalETmh1l9X4fzJb4t1Y=</ds:DigestValue>
              </CertDigest>
              <IssuerSerial>
                <ds:X509IssuerName>2.5.4.5=Nr wpisu: 6, CN=COPE SZAFIR - Kwalifikowany, O=Krajowa Izba Rozliczeniowa S.A., C=PL</ds:X509IssuerName>
                <ds:X509SerialNumber>178340193102960816801559067473692646341681236526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2019-09-17T06:33:27.1Z</Value>
        </SignatureTime>
      </ds:SignatureProperty>
    </ds:SignatureProperties>
  </ds:Object>
</ds:Signature>
</file>

<file path=_xmlsignatures/sig2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mm1rx2pZUncgTuWpZpkW1qiJziI=</ds:DigestValue>
    </ds:Reference>
    <ds:Reference Type="http://uri.etsi.org/01903#SignedProperties" URI="#SignedProperties-2095037083">
      <ds:DigestMethod Algorithm="http://www.w3.org/2000/09/xmldsig#sha1"/>
      <ds:DigestValue>0NBQy+JyPTVHm1bx2OoJSUd/wWk=</ds:DigestValue>
    </ds:Reference>
  </ds:SignedInfo>
  <ds:SignatureValue>X/J6+Sv5ZSSPjhBv9OP6sNOkLAenSob2hrr1FjGc6JFL9tFMes5oLkt1tLtqfIC3AQTWE14YZ68HQR9woCCfvNjHbmmLGU9JvBe8T0syQW+sXMtIaKOzMBCOtKkeqIzQurkDEDrys6qFTrmchpDNyLlZm9zMw5vLnNF6fm/l0zVDDdM2YbkgkKtF/glbdqyKmv9I8I3UjjaBcDRl29x1lqDesBr6qnxiLWC4Zftko827NKHkbNYnJwXz1/e11fa31kYAWDyP9bttkiXEl1kFbdeeQtY0Og3ercYSAQ+zpHyMiOz1sWQOlfbRF8od4vz9ViWm0z8ZF8EI+EaKoBu23w==</ds:SignatureValue>
  <ds:KeyInfo>
    <ds:KeyValue>
      <ds:RSAKeyValue>
        <ds:Modulus>2cEu3vnwlrKr5VWuRdVJ8U7pJ1tATjurZRcbPmufxQ0bDcGpE2JLZ9yadmHgxOaWn4Sm31qUebGm4eYCrCHI9FNZ/nbaUR5gM/JdojDT1QWnXDBMEQYgRTIyHkzZiyZ9D4ePmpmMjtdl/Y11yn8ErdBbA++UPqvd1YTLgBOUdGrRZFrrMkVUvpz8MHGricJ7oQ9QusWpL9QbfPOIM3pkUyRnAcLH/aK9DpGq3VfM2EQBeZ/4TY51Y5sSapru3XNLtkIGGxc7e1NwCGzRROgbDwn7hcMf3M1QKtK7CcI5I1VgjM9gqwbSfZKlhMGjltWBKuTDO/JJNNj182/gl5sUZQ==</ds:Modulus>
        <ds:Exponent>AQAB</ds:Exponent>
      </ds:RSAKeyValue>
    </ds:KeyValue>
    <ds:X509Data>
      <ds:X509Certificate>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</ds:X509Certificate>
    </ds:X509Data>
  </ds:KeyInfo>
  <ds:Object>
    <QualifyingProperties xmlns="http://uri.etsi.org/01903/v1.3.2#" Target="#Signature-866085270">
      <SignedProperties Id="SignedProperties-2095037083">
        <SignedSignatureProperties>
          <SigningTime>2019-10-04T06:29:24.279Z</SigningTime>
          <SigningCertificate>
            <Cert>
              <CertDigest>
                <ds:DigestMethod Algorithm="http://www.w3.org/2000/09/xmldsig#sha1"/>
                <ds:DigestValue>p+JG0JEhskYsEYwt5RJz5TlGW7E=</ds:DigestValue>
              </CertDigest>
              <IssuerSerial>
                <ds:X509IssuerName>2.5.4.5=Nr wpisu: 6, CN=COPE SZAFIR - Kwalifikowany, O=Krajowa Izba Rozliczeniowa S.A., C=PL</ds:X509IssuerName>
                <ds:X509SerialNumber>668162107123505617985259348120918725085013958385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2019-10-04T06:29:24.3Z</Value>
        </SignatureTime>
      </ds:SignatureProperty>
    </ds:SignatureProperties>
  </ds:Object>
</ds:Signature>
</file>

<file path=_xmlsignatures/sig22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GBbee5h64So7X7zbV4vrNEG0gcI=</ds:DigestValue>
    </ds:Reference>
    <ds:Reference Type="http://uri.etsi.org/01903#SignedProperties" URI="#SignedProperties-157686493">
      <ds:DigestMethod Algorithm="http://www.w3.org/2000/09/xmldsig#sha1"/>
      <ds:DigestValue>P70fRvjqVZVgGbyvZ8o1D5IUUuo=</ds:DigestValue>
    </ds:Reference>
  </ds:SignedInfo>
  <ds:SignatureValue>qvAJkjm1aYSzlvsH/KKLie/fq3pKVKuaYDkdCUgdww3UGG8ZjY28gVLVPYOlRQJB2gbxgM5ewKSorNMLRaoae+qXOWodYuObgQyAhwsRidTbbmaxBo6D8GDWqQNnSsyLq5ldmCSA47jb2B/sGmICKye3/ctqgMoucA/R9wbE87Eq5UacgBxO5yA98yv7GiMdkK5GvQ8A4HfYNBCe054MDmrvAZ9H03ochgjYtqWlmU1A3byUjvDHml3B4nn/ILxusPA5tmj0WyRGqNYYR/uTP5zzGYHuyh6XmwRaUwhnmlB+IujRVO8j18fVyAxWevEkLdUjKkE2geusxpzncKP9FQ==</ds:SignatureValue>
  <ds:KeyInfo>
    <ds:KeyValue>
      <ds:RSAKeyValue>
        <ds:Modulus>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==</ds:Modulus>
        <ds:Exponent>AQAB</ds:Exponent>
      </ds:RSAKeyValue>
    </ds:KeyValue>
    <ds:X509Data>
      <ds:X509Certificate>MIIFzTCCBLWgAwIBAgIUEtgb7Lpa0/l6zlJSxopl3EPQO3QwDQYJKoZIhvcNAQELBQAwczELMAkGA1UEBhMCUEwxKDAmBgNVBAoMH0tyYWpvd2EgSXpiYSBSb3psaWN6ZW5pb3dhIFMuQS4xJDAiBgNVBAMMG0NPUEUgU1pBRklSIC0gS3dhbGlmaWtvd2FueTEUMBIGA1UEBRMLTnIgd3Bpc3U6IDYwHhcNMTgwNDIzMDkyODAwWhcNMjAwNDIzMDkyODAwWjByMQswCQYDVQQGEwJQTDEbMBkGA1UEBRMSUEVTRUw6IDg3MDQwNDA1MjEzMR0wGwYDVQQDDBRQaW90ciDFmndpZXJjennFhHNraTEOMAwGA1UEKgwFUGlvdHIxFzAVBgNVBAQMDsWad2llcmN6ecWEc2tpMIIBIjANBgkqhkiG9w0BAQEFAAOCAQ8AMIIBCgKCAQEA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IDAQABo4ICWDCCAlQ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</ds:X509Certificate>
    </ds:X509Data>
  </ds:KeyInfo>
  <ds:Object>
    <QualifyingProperties xmlns="http://uri.etsi.org/01903/v1.3.2#" Target="#Signature-805749868">
      <SignedProperties Id="SignedProperties-157686493">
        <SignedSignatureProperties>
          <SigningTime>2019-10-09T12:02:33.472Z</SigningTime>
          <SigningCertificate>
            <Cert>
              <CertDigest>
                <ds:DigestMethod Algorithm="http://www.w3.org/2000/09/xmldsig#sha1"/>
                <ds:DigestValue>h/sRfPyXlmNiYW4sJ0BU2Wen1mQ=</ds:DigestValue>
              </CertDigest>
              <IssuerSerial>
                <ds:X509IssuerName>2.5.4.5=Nr wpisu: 6, CN=COPE SZAFIR - Kwalifikowany, O=Krajowa Izba Rozliczeniowa S.A., C=PL</ds:X509IssuerName>
                <ds:X509SerialNumber>107581227423778490190413063227940670240768146292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2019-10-09T12:02:33.5Z</Value>
        </SignatureTime>
      </ds:SignatureProperty>
    </ds:SignatureProperties>
  </ds:Object>
</ds:Signature>
</file>

<file path=_xmlsignatures/sig23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lE+hRZrE30SqO+P9D97fnhllkGs=</ds:DigestValue>
    </ds:Reference>
    <ds:Reference Type="http://uri.etsi.org/01903#SignedProperties" URI="#SignedProperties-808032202">
      <ds:DigestMethod Algorithm="http://www.w3.org/2000/09/xmldsig#sha1"/>
      <ds:DigestValue>bBCmlXZ5XUhRUj1zo1P3VJH6SIk=</ds:DigestValue>
    </ds:Reference>
  </ds:SignedInfo>
  <ds:SignatureValue>HRw+4cFjDN+yt8ngfe36ZjjEt8u3uDvmBqEY7kc+4E8S8I2TZg5ScaCQcewEt4IORVTso3MSenoxx6X7MhBUuIPwkK0buwxlXAuxfMe+QuWiBdZTvJFJO7VBqwZW+4c0QnapxcwRGC0iQtyouxU7Y4DwcLVUAfCuPsbXI/yA/jWLV3MEsiE8Mk9okLUz3T33fAZUE4DHTFpDFVQvj2CSQ0l224CRkJSpLD56xdiWSzzE8JP/k9nI6KB+X3WsI+Gx4l4NmBU2saTr+P2/csP2Ipxw7D2VpVMgK6FM+JPMG0piJSj1XTmODmIklSfRLL1o1rPbcm5HDvkev+cjEO21rw==</ds:SignatureValue>
  <ds:KeyInfo>
    <ds:KeyValue>
      <ds:RSAKeyValue>
        <ds:Modulus>xqa11oQ1CyJ42cVBcjYfCbqWYEz9jEDswVRlV6iWiPhOSH7lomsXILcWRUw1wGHike9u8G59/X3iMd2vPFNqiqe/TmUF11JPv8iPqCZt0/+Dn2AjkA4YGoURwiC0OtyfCaq3uV48KReba5xZ4l7GhOTdhL9IHUybAOaiyrnF0K7XNhisHoil7sUQ71W1hRIRkgV1TL2NRpRklduocbiFtEwVt/+Zt8uG2c3enjsbYJznnC2SYrkuWxsQHtRWMqxl9od6SaFUsoRnmPLathvjTgcFwM9jWu/nBrmIiVd5DAcjGsyY1myiAClaECCFscqFsHEsP2e4ElV3xNTvc/tCrQ==</ds:Modulus>
        <ds:Exponent>AQAB</ds:Exponent>
      </ds:RSAKeyValue>
    </ds:KeyValue>
    <ds:X509Data>
      <ds:X509Certificate>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</ds:X509Certificate>
    </ds:X509Data>
  </ds:KeyInfo>
  <ds:Object>
    <QualifyingProperties xmlns="http://uri.etsi.org/01903/v1.3.2#" Target="#Signature-1342195114">
      <SignedProperties Id="SignedProperties-808032202">
        <SignedSignatureProperties>
          <SigningTime>2025-03-12T08:11:50.941Z</SigningTime>
          <SigningCertificate>
            <Cert>
              <CertDigest>
                <ds:DigestMethod Algorithm="http://www.w3.org/2000/09/xmldsig#sha1"/>
                <ds:DigestValue>uq8ZqM61go8629KejLM08EfttGM=</ds:DigestValue>
              </CertDigest>
              <IssuerSerial>
                <ds:X509IssuerName>2.5.4.97=VATPL-5261029614, CN=CenCert QTSP CA, O=Enigma Systemy Ochrony Informacji Sp. z o.o., C=PL</ds:X509IssuerName>
                <ds:X509SerialNumber>486781630815170387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2025-03-12T08:11:50.9Z</Value>
        </SignatureTime>
      </ds:SignatureProperty>
    </ds:SignatureProperties>
  </ds:Object>
</ds:Signature>
</file>

<file path=_xmlsignatures/sig3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Vp0PC9Wbn9952PjIl6Oh0UMDXLY=</ds:DigestValue>
    </ds:Reference>
    <ds:Reference Type="http://uri.etsi.org/01903#SignedProperties" URI="#SignedProperties-498751307">
      <ds:DigestMethod Algorithm="http://www.w3.org/2000/09/xmldsig#sha1"/>
      <ds:DigestValue>/B9nWYOupMm92wCacOImlklEgf4=</ds:DigestValue>
    </ds:Reference>
  </ds:SignedInfo>
  <ds:SignatureValue>kyvps6McHmd6P1aYLrC2RrxKKCX4Gg+e4SkgxM2/XL1HJb+Kv48tpFldPrIt+8zxAk6tiXbB7l6KPVxSjifvYCExoIbbwLYPL1zt5loSVg8/31Gs94eYNAyYMTtAmbQdAhQyJ/WZazVcnZ4m5xAB+65PEc/ppaLOiBzMiiBq9ct/l1fwVDk1/JqGxmnr23e+TxignxttLdetRL/ov5G04R1JeMeoCT9eDycP38sbNNnYwvLhkJpBkGTws3nhWoQrTBL1WO/RAd13/OOxe5Q3rrb1YFJ0OJ1VJdKT5JbpI3JE0lr12eiGUOjRC4VU3BUaOyGf3NeGGw6hnE1okogEnA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1678376892">
      <SignedProperties Id="SignedProperties-498751307">
        <SignedSignatureProperties>
          <SigningTime>2018-01-08T08:50:49.762Z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2018-01-08T08:50:49.7Z</Value>
        </SignatureTime>
      </ds:SignatureProperty>
    </ds:SignatureProperties>
  </ds:Object>
</ds:Signature>
</file>

<file path=_xmlsignatures/sig4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IhxME6/Vp0d5kGX0k16PgBimAqo=</ds:DigestValue>
    </ds:Reference>
    <ds:Reference Type="http://uri.etsi.org/01903#SignedProperties" URI="#SignedProperties-287114810">
      <ds:DigestMethod Algorithm="http://www.w3.org/2000/09/xmldsig#sha1"/>
      <ds:DigestValue>btYvEUfir/FsCdh0VXoGeoCKbI4=</ds:DigestValue>
    </ds:Reference>
  </ds:SignedInfo>
  <ds:SignatureValue>f5Ofwn4cdFEmcngT9pJD9P4t7AyZCz78fTs9x7qunju2+Tr2BP4PAlnF0NHbe+dNNcMw7HwFjUleN7VQXlvZ1i2tuVuMsceZd2M4r6tIhVYAwdLFhcwQZy0fgxIGgVLT6IVBjN92yv4SKuN98ujuTQjbv2wMYYBFCtJjkcmffYRaqO1ZwBZmIWK0e05HwOSEHqzewPb67Bf8TwTYyLAeJQBHgBwjiwxqPnQFRZe+EkjNcCmUFzrVfaETbaAw5jsPQUIbsLqsvIM1JG1kxqisqK6C1ob+c/h4BX0UwjB+NS4ksMLzT9Co/dd10HK+PlXOLZoDkP3pdSEh33v3GRaTog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1184041229">
      <SignedProperties Id="SignedProperties-287114810">
        <SignedSignatureProperties>
          <SigningTime>2018-01-22T07:53:07.963Z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2018-01-22T07:53:07.9Z</Value>
        </SignatureTime>
      </ds:SignatureProperty>
    </ds:SignatureProperties>
  </ds:Object>
</ds:Signature>
</file>

<file path=_xmlsignatures/sig5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rTsafbxJNLk82ujyocZ6kKxM6HY=</ds:DigestValue>
    </ds:Reference>
    <ds:Reference Type="http://uri.etsi.org/01903#SignedProperties" URI="#SignedProperties-1984232700">
      <ds:DigestMethod Algorithm="http://www.w3.org/2000/09/xmldsig#sha1"/>
      <ds:DigestValue>WoPOxKy75CCsUHCeojcdjruK95w=</ds:DigestValue>
    </ds:Reference>
  </ds:SignedInfo>
  <ds:SignatureValue>MeAbqgOPtnWP5r7vzTCJOFhfEkGYz4JdYbzQ/M7r/3bw40KY8NAiRgUYpLqJ5gK14gdno6JocffwXicpmkYIJ4//otmXzR2VKYrPeNGRrfDa5hMMO9ZmkVAY7B06vUnzOeZxSskASevpm9L+uX/psy+hgpTOZ2iHKkWNBob8RyLZBnTS9bjED9H0JWzIvkT6LOmxDVuc5Dpg2f14S3NK6Xkp1eBYOg8sZSb1hBDAxzHBGPgmVjzS9yadrBorT7VdMh00VfzcLe4otks5o7WcAUNcuniU0H/hwAW12OmNy41PbkLEquIVjzvxJdzS2U1S82B5Uh/xc5/xlJOuxOGQCw==</ds:SignatureValue>
  <ds:KeyInfo>
    <ds:KeyValue>
      <ds:RSAKeyValue>
        <ds:Modulus>zR+5hxGIK97Gzp1ORBFHJAt3XB4/mEzQ90SuuAQ8J5ZihOwpkRIbtQEIp63R0bzURNezxgKgFd/VMpnKqriIs2ifU/jkF/FvMGk0jKukvsdOsF7BmT09RLVlqy5a/DRA5xVpt0VScmecN6crHkmoY8bQkN/+DVa6RQzKa86TXQAO5j1nv3UywVk40VkpGjqkWWXDziGcyFdIBO/S+NfIpitZKNLimdfA+1cttnFdV0V6W9oeI8ZHLmRy2TnA4qCNYmOa9E97Xj/334MhDEpHVvzuFEYdh98oSB3isTNQPZoW8zup2L/QcWi/ZcfZZMpSakHrjKUoQkXmNzCFeI1v+Q==</ds:Modulus>
        <ds:Exponent>AQAB</ds:Exponent>
      </ds:RSAKeyValue>
    </ds:KeyValue>
    <ds:X509Data>
      <ds:X509Certificate>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fnkVs+Imp+3pnG/I8aGljmJlG1AKXSWDNdPFBLf057oQSrnc/pu0CybdeNsl/P1EyY/SrHZdItgiYrTYPaOvb2b9QmShYFCnu7VSPB5d224zLm6cnEvzOSqdoiA2d3oQLJ9wzRIK3kOp1jtM52WDBlDAgrKqRkty7XEvRJkFR88NBgM/GM6XaD1obS2DEYbDjncHQF3VgTtv7C8+oGMUKPPGcWJf6fnls9bJZ84IVIQFnKsaaVaYWZZS0biyoV2pKMjQIiZdr31SiHp489jLluNOrxjiBbDywU2GBRjxbNAiU08ETRiw5OTddoGESflvQPzfhItw3uu+ozjlPfDaZQ==</ds:X509Certificate>
    </ds:X509Data>
  </ds:KeyInfo>
  <ds:Object>
    <QualifyingProperties xmlns="http://uri.etsi.org/01903/v1.3.2#" Target="#Signature-1681722638">
      <SignedProperties Id="SignedProperties-1984232700">
        <SignedSignatureProperties>
          <SigningTime>2018-03-19T08:25:09.278Z</SigningTime>
          <SigningCertificate>
            <Cert>
              <CertDigest>
                <ds:DigestMethod Algorithm="http://www.w3.org/2000/09/xmldsig#sha1"/>
                <ds:DigestValue>3t/dZ23+xbIaBIvQYinTU1c7g7s=</ds:DigestValue>
              </CertDigest>
              <IssuerSerial>
                <ds:X509IssuerName>2.5.4.5=Nr wpisu: 6, CN=COPE SZAFIR - Kwalifikowany, O=Krajowa Izba Rozliczeniowa S.A., C=PL</ds:X509IssuerName>
                <ds:X509SerialNumber>230520058004561547160577065389412907211015297103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2018-03-19T08:25:09.2Z</Value>
        </SignatureTime>
      </ds:SignatureProperty>
    </ds:SignatureProperties>
  </ds:Object>
</ds:Signature>
</file>

<file path=_xmlsignatures/sig6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9atBkkh73GSkxiSjId2aWecH+Rc=</ds:DigestValue>
    </ds:Reference>
    <ds:Reference Type="http://uri.etsi.org/01903#SignedProperties" URI="#SignedProperties-605494256">
      <ds:DigestMethod Algorithm="http://www.w3.org/2000/09/xmldsig#sha1"/>
      <ds:DigestValue>k+hqOX1xJf1/4D8ahy6Rlgcrch8=</ds:DigestValue>
    </ds:Reference>
  </ds:SignedInfo>
  <ds:SignatureValue>fOGNEZ7IT54sb1ZgefycuXGkCM2do772TTb0rxoR5QWY5dK/shl3S0I2gyu6h6Td0zQgpbfGMQpx9YvkIjtQg/k7qqkgJTqkUT6UYL+yN/9+8yLOLjf6nIk7e/HcqjELL5XZc1i5NeBpK9zG3wKFaso7PgjfI0LpZLtdy3cgS8MBjQkxjcf0UK7nE3iazQJ55KVggfS66yEiId8miJZAVmJ/OdX5izwGz46VzgIsDlzCa2CDoR5DLkuuUakmeWKOiZiBxQnUb/kR0/t0tPFpBJADmh1j4C0umkbwKuRqBMReXSQmFLAPNeEMu8+zsyGy5YYrjH+NUEIqC3lTdUKg+g==</ds:SignatureValue>
  <ds:KeyInfo>
    <ds:KeyValue>
      <ds:RSAKeyValue>
        <ds:Modulus>yeWANSnpGx7LkFNg0/oNP+wmOOxtobQj5ja8tBccIb8dbli2NWDtdfpybNdGfKfZ8+yPSSTRVrTpWMtj1XwcQiFXA+KclbfHo2AMPWnI+qu+PYrtmA5I5SGXTZFgo9d9rSckrbx5MU0UK8aaos2Wj5679HX8IXNHSE1r59CZn90VTUD8pUSvs6zK3YjgWdfco3NaSeuT5O0/abKiiA+QvBqEZhKIxPtox30kMpiBbOUQjUyVQ6ePXH0Otq7OENkez66bD/h3EWxsdJUbHBDHjXZSpRN8F4AFZKQwj3x2vEUR0gpj4Au1mPCR4zBIZXuVF6DgLvCYFl2exo+pOox9RQ==</ds:Modulus>
        <ds:Exponent>AQAB</ds:Exponent>
      </ds:RSAKeyValue>
    </ds:KeyValue>
    <ds:X509Data>
      <ds:X509Certificate>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3YP3dADoQhF3LyTUQ257g8mqraAXMqsNjaVGiVOHJmVTRu75+H0Lbqwx2NVh1Tad69K8MAYK9VFNqRHbL+/XRNeag3ifJ7OuCOUNbpu7l2d2T4BC4rRQLj8pHakaGExZ1C3+8xTcCl6u+0beIeECihLdbOhvg/Zfjsulp/p8kLjPdKrtf8+dDBkONodtQ0+27x/l6ZHQOw1zT3HbGoAO1YQLHlIg5QaNlB4y9EKHjPskCyDUXmIX1JcYa5UcACu/rm5lKsi/+Ee6CgU/ep6TFX2ZswMqEXChVCg0xSYej88WCtEVUVB7I9Yve1OSS+GmY8xenJ35RXFc/rXDIe//Q=</ds:X509Certificate>
    </ds:X509Data>
  </ds:KeyInfo>
  <ds:Object>
    <QualifyingProperties xmlns="http://uri.etsi.org/01903/v1.3.2#" Target="#Signature-1180638509">
      <SignedProperties Id="SignedProperties-605494256">
        <SignedSignatureProperties>
          <SigningTime>2018-11-19T10:05:58.245Z</SigningTime>
          <SigningCertificate>
            <Cert>
              <CertDigest>
                <ds:DigestMethod Algorithm="http://www.w3.org/2000/09/xmldsig#sha1"/>
                <ds:DigestValue>oIzfCmCqbjHH6dxxXPBG/ESXHcY=</ds:DigestValue>
              </CertDigest>
              <IssuerSerial>
                <ds:X509IssuerName>2.5.4.5=Nr wpisu: 6, CN=COPE SZAFIR - Kwalifikowany, O=Krajowa Izba Rozliczeniowa S.A., C=PL</ds:X509IssuerName>
                <ds:X509SerialNumber>20213697599752040360327808973158590923814704714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2018-11-19T10:05:58.2Z</Value>
        </SignatureTime>
      </ds:SignatureProperty>
    </ds:SignatureProperties>
  </ds:Object>
</ds:Signature>
</file>

<file path=_xmlsignatures/sig7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pAwaVZoFLO/zb3iZAGl8LvGUPJw=</ds:DigestValue>
    </ds:Reference>
    <ds:Reference Type="http://uri.etsi.org/01903#SignedProperties" URI="#SignedProperties-621980">
      <ds:DigestMethod Algorithm="http://www.w3.org/2000/09/xmldsig#sha1"/>
      <ds:DigestValue>knZBX9eHaZN0Y6I9X4AJC5MZbZQ=</ds:DigestValue>
    </ds:Reference>
  </ds:SignedInfo>
  <ds:SignatureValue>iqTa0GpeXbvAXNb+zfy6efsRtAUp4eldgpnugS0rjdQIDNiWQEw2CnBFIq69VvoKcJKzRxeszElt7POaQd0gvC9zOaLjy07E9LwbYHy0geA3mu8be9DohT0ewQChJ7qVe9zJVo9ybKKvBwRE6QX/ytXudpLs/npjcFehxEfLAssKNTSoukggITGSna9UX09bs+tZLOcQQXpaZvqrudbkWocRy593Rn6lKVuwQgwMNrglhs8OzWF7ctUy2eUTLPQiELcACVjfoi+N/aoz9FaQ+j+14u08d4b9GOdl3GafaH6ddrUHP/WpZyqx1uebaiVH4iccdsQXwe3Qn7sdD0yPFw==</ds:SignatureValue>
  <ds:KeyInfo>
    <ds:KeyValue>
      <ds:RSAKeyValue>
        <ds:Modulus>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==</ds:Modulus>
        <ds:Exponent>AQAB</ds:Exponent>
      </ds:RSAKeyValue>
    </ds:KeyValue>
    <ds:X509Data>
      <ds:X509Certificate>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</ds:X509Certificate>
    </ds:X509Data>
  </ds:KeyInfo>
  <ds:Object>
    <QualifyingProperties xmlns="http://uri.etsi.org/01903/v1.3.2#" Target="#Signature-848169274">
      <SignedProperties Id="SignedProperties-621980">
        <SignedSignatureProperties>
          <SigningTime>2018-11-20T07:21:54.311Z</SigningTime>
          <SigningCertificate>
            <Cert>
              <CertDigest>
                <ds:DigestMethod Algorithm="http://www.w3.org/2000/09/xmldsig#sha1"/>
                <ds:DigestValue>h/sRfPyXlmNiYW4sJ0BU2Wen1mQ=</ds:DigestValue>
              </CertDigest>
              <IssuerSerial>
                <ds:X509IssuerName>2.5.4.5=Nr wpisu: 6, CN=COPE SZAFIR - Kwalifikowany, O=Krajowa Izba Rozliczeniowa S.A., C=PL</ds:X509IssuerName>
                <ds:X509SerialNumber>107581227423778490190413063227940670240768146292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2018-11-20T07:21:54.3Z</Value>
        </SignatureTime>
      </ds:SignatureProperty>
    </ds:SignatureProperties>
  </ds:Object>
</ds:Signature>
</file>

<file path=_xmlsignatures/sig8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763ukhjjVMlS+b2zdxcLYPdv/pE=</ds:DigestValue>
    </ds:Reference>
    <ds:Reference Type="http://uri.etsi.org/01903#SignedProperties" URI="#SignedProperties-632252657">
      <ds:DigestMethod Algorithm="http://www.w3.org/2000/09/xmldsig#sha1"/>
      <ds:DigestValue>B2SDBiIbyGfxsUTQYw1hRJ9zqPY=</ds:DigestValue>
    </ds:Reference>
  </ds:SignedInfo>
  <ds:SignatureValue>QOg/pJWigrW9E4LFEKVfIGRKP2WIn9eyF0kpyeKinwC49dHuUIULwHkD/WBKYKvUZgpgv/i0llUmOEPqfu9Of7DaFOTu640WxiG77mvKB37XCYewPUTHzcJJp9muX6xpGNRVs5SF8Ds8tk+xggN+5T0ysBh6W7NgIBSvvqXXT5XCT5dAnrYjHPwC4WOjED2hWb33xj53dHCB7SSnH/i2JzlKaeAR4W0HZpwqP3I3LJ3sUQ5YvXYZqueSgh5p3EfoDmaDBWEKuqCexpN9sIP3EW0Loci3yIp+Pat8nT+XsS4h2ZYkIKTByk7YZccI9J4Rf/TVNdvXV8pknR1/ou/o6w==</ds:SignatureValue>
  <ds:KeyInfo>
    <ds:KeyValue>
      <ds:RSAKeyValue>
        <ds:Modulus>yeWANSnpGx7LkFNg0/oNP+wmOOxtobQj5ja8tBccIb8dbli2NWDtdfpybNdGfKfZ8+yPSSTRVrTpWMtj1XwcQiFXA+KclbfHo2AMPWnI+qu+PYrtmA5I5SGXTZFgo9d9rSckrbx5MU0UK8aaos2Wj5679HX8IXNHSE1r59CZn90VTUD8pUSvs6zK3YjgWdfco3NaSeuT5O0/abKiiA+QvBqEZhKIxPtox30kMpiBbOUQjUyVQ6ePXH0Otq7OENkez66bD/h3EWxsdJUbHBDHjXZSpRN8F4AFZKQwj3x2vEUR0gpj4Au1mPCR4zBIZXuVF6DgLvCYFl2exo+pOox9RQ==</ds:Modulus>
        <ds:Exponent>AQAB</ds:Exponent>
      </ds:RSAKeyValue>
    </ds:KeyValue>
    <ds:X509Data>
      <ds:X509Certificate>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3YP3dADoQhF3LyTUQ257g8mqraAXMqsNjaVGiVOHJmVTRu75+H0Lbqwx2NVh1Tad69K8MAYK9VFNqRHbL+/XRNeag3ifJ7OuCOUNbpu7l2d2T4BC4rRQLj8pHakaGExZ1C3+8xTcCl6u+0beIeECihLdbOhvg/Zfjsulp/p8kLjPdKrtf8+dDBkONodtQ0+27x/l6ZHQOw1zT3HbGoAO1YQLHlIg5QaNlB4y9EKHjPskCyDUXmIX1JcYa5UcACu/rm5lKsi/+Ee6CgU/ep6TFX2ZswMqEXChVCg0xSYej88WCtEVUVB7I9Yve1OSS+GmY8xenJ35RXFc/rXDIe//Q=</ds:X509Certificate>
    </ds:X509Data>
  </ds:KeyInfo>
  <ds:Object>
    <QualifyingProperties xmlns="http://uri.etsi.org/01903/v1.3.2#" Target="#Signature-570355025">
      <SignedProperties Id="SignedProperties-632252657">
        <SignedSignatureProperties>
          <SigningTime>2018-12-11T11:15:06.297Z</SigningTime>
          <SigningCertificate>
            <Cert>
              <CertDigest>
                <ds:DigestMethod Algorithm="http://www.w3.org/2000/09/xmldsig#sha1"/>
                <ds:DigestValue>oIzfCmCqbjHH6dxxXPBG/ESXHcY=</ds:DigestValue>
              </CertDigest>
              <IssuerSerial>
                <ds:X509IssuerName>2.5.4.5=Nr wpisu: 6, CN=COPE SZAFIR - Kwalifikowany, O=Krajowa Izba Rozliczeniowa S.A., C=PL</ds:X509IssuerName>
                <ds:X509SerialNumber>20213697599752040360327808973158590923814704714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2018-12-11T11:15:06.2Z</Value>
        </SignatureTime>
      </ds:SignatureProperty>
    </ds:SignatureProperties>
  </ds:Object>
</ds:Signature>
</file>

<file path=_xmlsignatures/sig9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vfFWm1V56rWEXWjTSdadLr2ZgQs=</ds:DigestValue>
    </ds:Reference>
    <ds:Reference Type="http://uri.etsi.org/01903#SignedProperties" URI="#SignedProperties-1844802618">
      <ds:DigestMethod Algorithm="http://www.w3.org/2000/09/xmldsig#sha1"/>
      <ds:DigestValue>S82L/Wvbt+rBbxg1lQ18drAWjN8=</ds:DigestValue>
    </ds:Reference>
  </ds:SignedInfo>
  <ds:SignatureValue>i2sEkzD+ISm/yyxzrYhVgFuxml2WSsgPA9mBtyS4XTzTc9f4csJCdXwLjx2zGVv/XExUv70pIYiCF6RGK2FyOB0RQs8L0IdnWHqc0dAiAeFkvg/gbKCSk2fVjX3rjE7a/mL/L5j2qjxNgSuodjjPEy/9GLQNYKpRXrcJKAh6P8HxRJYrjD3onujg5cpOGcol2Qhjc7dPMhE7qxMu30BjVZNlB2ZHvDN3iH5QPHxP5UJOX9keNgx/YiFk86suChZdfQpTeyJN5yST0NIrDxA7Z/ytTcfr3/yUcRyZalauoT2jpgktT2IWCP/Ef/Qib7e5yIFsxjqTTX/k5CgIzVEDUg==</ds:SignatureValue>
  <ds:KeyInfo>
    <ds:KeyValue>
      <ds:RSAKeyValue>
        <ds:Modulus>yeWANSnpGx7LkFNg0/oNP+wmOOxtobQj5ja8tBccIb8dbli2NWDtdfpybNdGfKfZ8+yPSSTRVrTpWMtj1XwcQiFXA+KclbfHo2AMPWnI+qu+PYrtmA5I5SGXTZFgo9d9rSckrbx5MU0UK8aaos2Wj5679HX8IXNHSE1r59CZn90VTUD8pUSvs6zK3YjgWdfco3NaSeuT5O0/abKiiA+QvBqEZhKIxPtox30kMpiBbOUQjUyVQ6ePXH0Otq7OENkez66bD/h3EWxsdJUbHBDHjXZSpRN8F4AFZKQwj3x2vEUR0gpj4Au1mPCR4zBIZXuVF6DgLvCYFl2exo+pOox9RQ==</ds:Modulus>
        <ds:Exponent>AQAB</ds:Exponent>
      </ds:RSAKeyValue>
    </ds:KeyValue>
    <ds:X509Data>
      <ds:X509Certificate>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</ds:X509Certificate>
    </ds:X509Data>
  </ds:KeyInfo>
  <ds:Object>
    <QualifyingProperties xmlns="http://uri.etsi.org/01903/v1.3.2#" Target="#Signature-2115086406">
      <SignedProperties Id="SignedProperties-1844802618">
        <SignedSignatureProperties>
          <SigningTime>2018-12-14T11:59:08.805Z</SigningTime>
          <SigningCertificate>
            <Cert>
              <CertDigest>
                <ds:DigestMethod Algorithm="http://www.w3.org/2000/09/xmldsig#sha1"/>
                <ds:DigestValue>oIzfCmCqbjHH6dxxXPBG/ESXHcY=</ds:DigestValue>
              </CertDigest>
              <IssuerSerial>
                <ds:X509IssuerName>2.5.4.5=Nr wpisu: 6, CN=COPE SZAFIR - Kwalifikowany, O=Krajowa Izba Rozliczeniowa S.A., C=PL</ds:X509IssuerName>
                <ds:X509SerialNumber>20213697599752040360327808973158590923814704714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SjiZwBmbDZLou7wYq0vzRlFZJFM=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1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HrWZ0js/afkJsnlvoHG85Pk//0E=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GShJKr59ZQuMenGC3kAKm6eOuBQ=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Makroinstrukcje2.xml?ContentType=application/xml">
        <ds:DigestMethod Algorithm="http://www.w3.org/2000/09/xmldsig#sha1"/>
        <ds:DigestValue>ldHdxSNk5b/OWt+lNeFns8W4ZI4=</ds:DigestValue>
      </ds:Reference>
      <ds:Reference URI="/word/footnotes.xml?ContentType=application/vnd.openxmlformats-officedocument.wordprocessingml.footnotes+xml">
        <ds:DigestMethod Algorithm="http://www.w3.org/2000/09/xmldsig#sha1"/>
        <ds:DigestValue>o9+tZJwLWxYMWoC27Am9tHv1HTE=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VPKA1Bu799xz3540OLEbAWSvxtY=</ds:DigestValue>
      </ds:Reference>
      <ds:Reference URI="/word/styles.xml?ContentType=application/vnd.openxmlformats-officedocument.wordprocessingml.styles+xml">
        <ds:DigestMethod Algorithm="http://www.w3.org/2000/09/xmldsig#sha1"/>
        <ds:DigestValue>Q7MA8A7FzegDWquS++H0hRGYS6E=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T9K3Tuwpju+o0tpfAT9gvk7CbmE=</ds:DigestValue>
      </ds:Reference>
      <ds:Reference URI="/word/settings.xml?ContentType=application/vnd.openxmlformats-officedocument.wordprocessingml.settings+xml">
        <ds:DigestMethod Algorithm="http://www.w3.org/2000/09/xmldsig#sha1"/>
        <ds:DigestValue>qmMavrgJFm589T27rKzA5AvEZRc=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header1.xml?ContentType=application/vnd.openxmlformats-officedocument.wordprocessingml.header+xml">
        <ds:DigestMethod Algorithm="http://www.w3.org/2000/09/xmldsig#sha1"/>
        <ds:DigestValue>rTzqin2Bcnq3rdBCmPhtI1rTI/A=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  <RelationshipReference xmlns="http://schemas.openxmlformats.org/package/2006/digital-signature" SourceId="rId5"/>
          </ds:Transform>
          <ds:Transform Algorithm="http://www.w3.org/TR/2001/REC-xml-c14n-20010315"/>
        </ds:Transforms>
        <ds:DigestMethod Algorithm="http://www.w3.org/2000/09/xmldsig#sha1"/>
        <ds:DigestValue>qmURdmYzVW1l47opH8Gubqpx29o=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Uxc6/I21Wv4XGRJ0HWEYYIR2Bao=</ds:DigestValue>
      </ds:Reference>
      <ds:Reference URI="/word/theme/theme1.xml?ContentType=application/vnd.openxmlformats-officedocument.theme+xml">
        <ds:DigestMethod Algorithm="http://www.w3.org/2000/09/xmldsig#sha1"/>
        <ds:DigestValue>tpLdNX+Cx0pHZAYvBt5X3lc/C48=</ds:DigestValue>
      </ds:Reference>
      <ds:Reference URI="/word/glossary/footnotes.xml?ContentType=application/vnd.openxmlformats-officedocument.wordprocessingml.footnotes+xml">
        <ds:DigestMethod Algorithm="http://www.w3.org/2000/09/xmldsig#sha1"/>
        <ds:DigestValue>zvQEh/MYVrr+zo1xywL3gZY1bEE=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zXvgVat0SngHS+4VbyQV3fqlAwQ=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xT1/cPJA3WcTSNbCzW8XadIM2Zo=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YKw7zYGZ7tZnkB2sv3FF6GMh1mQ=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EofofLdI0esO3pGV6elgwl8OLtQ=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2018-12-14T11:59:08.8Z</Value>
        </SignatureTime>
      </ds:SignatureProperty>
    </ds:SignatureProperties>
  </ds:Object>
</ds:Signatur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BFF2B00-D414-4471-B28F-3D98DA28A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tekstu jednolitego 4_0.dotm</Template>
  <TotalTime>2030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 jednolity aktu prawnego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 jednolity aktu prawnego</dc:title>
  <dc:creator>Jarosław Deminet</dc:creator>
  <cp:lastModifiedBy>Adam Kopciński</cp:lastModifiedBy>
  <cp:revision>266</cp:revision>
  <cp:lastPrinted>2012-04-23T06:39:00Z</cp:lastPrinted>
  <dcterms:created xsi:type="dcterms:W3CDTF">2013-02-22T12:03:00Z</dcterms:created>
  <dcterms:modified xsi:type="dcterms:W3CDTF">2014-02-04T09:06:00Z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