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24 kwietnia 2017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23 kwietnia 2017 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– Kodeks wyborczy (Dz. U. z 2017 r. poz. 15) Komisarz Wyborczy w Kielcach I podaje do publicznej wiadomości wyniki wyborów uzupełniających do Rady Gminy Krasocin przeprowadzonych w dniu 23 kwietnia 2017 r.</w:t>
      </w:r>
      <w:r w:rsidRPr="00261A16">
        <w:t> </w:t>
      </w:r>
    </w:p>
    <w:p w:rsidR="00261A16" w:rsidRPr="00261A16" w:rsidP="00715CF8">
      <w:pPr>
        <w:pStyle w:val="CZKSIGAoznaczenieiprzedmiotczcilubksigi"/>
      </w:pPr>
      <w:r w:rsidRPr="00261A16">
        <w:t>Część I.</w:t>
      </w:r>
      <w:r w:rsidRPr="00261A16">
        <w:t> </w:t>
      </w:r>
      <w:r w:rsidRPr="00261A16">
        <w:t>Dane ogólne</w:t>
      </w:r>
      <w:r w:rsidRPr="00261A16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54"/>
        <w:gridCol w:w="7614"/>
        <w:gridCol w:w="120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</w:pPr>
      <w:bookmarkStart w:id="0" w:name="_GoBack"/>
      <w:bookmarkEnd w:id="0"/>
    </w:p>
    <w:p w:rsidR="00261A16" w:rsidRPr="00261A16">
      <w:pPr>
        <w:pStyle w:val="CZKSIGAoznaczenieiprzedmiotczcilubksigi"/>
        <w:spacing w:before="0" w:after="0"/>
        <w:rPr>
          <w:b w:val="0"/>
          <w:i w:val="0"/>
          <w:caps w:val="0"/>
          <w:u w:val="none"/>
        </w:rPr>
      </w:pPr>
      <w:r w:rsidRPr="00261A16">
        <w:rPr>
          <w:b w:val="0"/>
          <w:i w:val="0"/>
          <w:caps w:val="0"/>
          <w:u w:val="none"/>
        </w:rPr>
        <w:t>Część II.</w:t>
      </w:r>
      <w:r w:rsidRPr="00261A16">
        <w:rPr>
          <w:b w:val="0"/>
          <w:i w:val="0"/>
          <w:caps w:val="0"/>
          <w:u w:val="none"/>
        </w:rPr>
        <w:t> </w:t>
      </w:r>
      <w:r w:rsidRPr="00261A16">
        <w:rPr>
          <w:b w:val="0"/>
          <w:i w:val="0"/>
          <w:caps w:val="0"/>
          <w:u w:val="none"/>
        </w:rPr>
        <w:t>Wyniki wyborów</w:t>
      </w:r>
      <w:r w:rsidRPr="00261A16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5650"/>
        <w:gridCol w:w="117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RAZEM DLA DOBRA GMINY KRASOCIN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WSPÓLNA SPRAWA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WSPÓLNE DOBRO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68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u w:val="no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3U+LBeJW8R6jCNafxGI+UO6MQlw=</ds:DigestValue>
    </ds:Reference>
    <ds:Reference Type="http://uri.etsi.org/01903#SignedProperties" URI="#SignedProperties-1549457149">
      <ds:DigestMethod Algorithm="http://www.w3.org/2000/09/xmldsig#sha1"/>
      <ds:DigestValue>+dnNVZ2hG3wGNmadH2EVMfERocg=</ds:DigestValue>
    </ds:Reference>
  </ds:SignedInfo>
  <ds:SignatureValue>cxF6RtJZdfcFeoPhFbYlpja9BXvzjamzsmc0c725PevTLTMc+8cNOGhXaGZG7JxNE+gX1+RxwUsyQtoMoVpi55s5ieW9/1aElanaZSr/cJDoXifGjgsdVpL5O7zARBRVY1YVUW6q2VHBflUtvZk9o9QRFpfn/85kEjnsLtPBFs66M7Ny4nSePh9DsiBO1gZnDXMOkiXvn1+ChXRL4cJVnc8mjrTSI80LeifioJQQUeNUvdrp12yj3qZKhLCvkGI6zvRfynRZUySXNrhuWWYwQcAi98G335U61W+lKt+ZnZsBtAo0RfbNjdwr8OlwQ0/owVlX3YgIaEzRzX+JzJHrjQ==</ds:SignatureValue>
  <ds:KeyInfo>
    <ds:KeyValue>
      <ds:RSAKeyValue>
        <ds:Modulus>kTgkHm3o+9SsH8WoHbDiQ6VmbNm4nmNbg/6o43N8KuZ/Uq1zjqKn7WleQ1TsR5kCUg23l/6sUXvJfpLgon9m0ofUBfQct/fHhn376ipMQtSuLo68Soj+z48KhHbpc/UvjAG5DtpLlTGQWS0AFv0vw4+QiW9ozUhZ+y0U7JtdfYJcAlpDQVZPFbo2fFaqesyDkA1A7BnBKwH80VtFBzFcHYZQXupoZLVFlJFIhCo9knJMv1epI29LcLLWyfGXrQIgjycNu/qFNFSQmu5RyiRvdge+iuO++iktCXO3BBmlMqcyrNFKwMjtF5JVtJ6THV0djgMu0EVt5NTH+0HJ6yACIQ==</ds:Modulus>
        <ds:Exponent>AQAB</ds:Exponent>
      </ds:RSAKeyValue>
    </ds:KeyValue>
    <ds:X509Data>
      <ds:X509Certificate>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REEITAfgR1raWUtYm96ZW5hLmZhYnJ5Y3lAa2J3Lmdvd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btQIvuAWhLDnVZNz/zxR1QV9YkFP30ff953iAg76imjLPh1Rd0eKsC/GrstMonBSaDplfqYy6V+0ta8PPieVoV4Btg8o06elw4hU6FdqFLyxS3ujBQmiG6mSLbiyku3W4i9MwFQghdtd+G5MmQKME7nfn8pSPHO8mtYz+SuIIIjSivWCw5F/Ut3kkT4aVcH5+zgDOC6MS/EKDejNzptJB/FsvJZn+eqBaUjGToerqma6LpkXplCM0CyZ9u97V3d68Wx9N92jwUapvT137ahtZy1R36aEWX0pYctFaoWRWua2NKUuyHn1cwz0uuzEmR5HsMqF5ercvs88fe3yq9MI4A==</ds:X509Certificate>
    </ds:X509Data>
  </ds:KeyInfo>
  <ds:Object>
    <QualifyingProperties xmlns="http://uri.etsi.org/01903/v1.3.2#" Target="#Signature-2139112947">
      <SignedProperties Id="SignedProperties-1549457149">
        <SignedSignatureProperties>
          <SigningTime>2017-04-24T13:00:53.671Z</SigningTime>
          <SigningCertificate>
            <Cert>
              <CertDigest>
                <ds:DigestMethod Algorithm="http://www.w3.org/2000/09/xmldsig#sha1"/>
                <ds:DigestValue>u3YhnIHSA88tyGSaCXDFX5Sa3mA=</ds:DigestValue>
              </CertDigest>
              <IssuerSerial>
                <ds:X509IssuerName>2.5.4.5=Nr wpisu: 6, CN=COPE SZAFIR - Kwalifikowany, O=Krajowa Izba Rozliczeniowa S.A., C=PL</ds:X509IssuerName>
                <ds:X509SerialNumber>618204920143107263094491101308277213830886069254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2017-04-24T13:00:53.6Z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L4k1VRWxpDNHL4ufif/ewYh0rqY=</ds:DigestValue>
    </ds:Reference>
    <ds:Reference Type="http://uri.etsi.org/01903#SignedProperties" URI="#SignedProperties-21054349">
      <ds:DigestMethod Algorithm="http://www.w3.org/2000/09/xmldsig#sha1"/>
      <ds:DigestValue>FD5Y8tKuwF7WvYZOVBQYNh/Sq/g=</ds:DigestValue>
    </ds:Reference>
  </ds:SignedInfo>
  <ds:SignatureValue>LMl2UB3tGD9Gv0AiirlILdPq3fKIWipoSS1qsdq0Mwlc9uigJ5z1ElkC+XlxeoIFwBj8WbWMk/oUSPhT2EMDLxWx+InjNJgDCSqzzpVzQs4yiZbIMdik+lne2ENpDN15kHLfkLmppjern4udDO9sGPUiw8xkP7ozOWKJUj80MLOLv7EOexSDWhVfBFdG4UOtQI+88pLTde6ONTH8BMjWFpUY66pm8M5kISiBW5Wg2nMcn5+zTdRvQajWn6pk4+1AdfQ40idj1f/eHni1VNBpixMDaaXcivHdng5PYtHrRm6JCeFh2xjTY6o24uS/BR6uihwLwktVbBT2xs9yWuTQsQ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1508725655">
      <SignedProperties Id="SignedProperties-21054349">
        <SignedSignatureProperties>
          <SigningTime>2022-02-21T07:38:55.901Z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2022-02-21T07:38:55.9Z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qzPI05ejs3NzDxdw1FWxrGXTrAU=</ds:DigestValue>
    </ds:Reference>
    <ds:Reference Type="http://uri.etsi.org/01903#SignedProperties" URI="#SignedProperties-1973982669">
      <ds:DigestMethod Algorithm="http://www.w3.org/2000/09/xmldsig#sha1"/>
      <ds:DigestValue>IDSgxpY4lL2SK8K3fx/pFjG3NSc=</ds:DigestValue>
    </ds:Reference>
  </ds:SignedInfo>
  <ds:SignatureValue>fMGY8zxMb0sP5pwWaIlZmt4+kRF84wfwOGXMByKDLGqNEumoIsq25rxlQrJSH+1pB/nM2kw411kr5qUK9oVJbkvk10nkhe/Z4NknCcmURQpeONu0qqEzoWY3xN9vjdrwA2PuxKySin0V023Q214IpJknhW+Pk42jeFJde1fb1NFgC62CP+A+Jdgb2pYKItDIVAVw+2ZbSyw8I68W6U+ASuY2IXydPo7HRCkAHo3wjMjW23u1c5sLfSNQt5b6uoeys76rDXNgKN+1SOxe+0/7qDWIlcVxVNTkwlkUsutaVZXev44c3o65yhs1UMhZC6FfvYLOAPmbw2BaCrkq2okKJ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82555689">
      <SignedProperties Id="SignedProperties-1973982669">
        <SignedSignatureProperties>
          <SigningTime>2017-05-29T07:12:16.821Z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2017-05-29T07:12:16.8Z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mkfM2AI+7JxySex90fV/5Bpuj38=</ds:DigestValue>
    </ds:Reference>
    <ds:Reference Type="http://uri.etsi.org/01903#SignedProperties" URI="#SignedProperties-1519362591">
      <ds:DigestMethod Algorithm="http://www.w3.org/2000/09/xmldsig#sha1"/>
      <ds:DigestValue>Zz5j3SQDcdb5adF/2UpblnuHoKg=</ds:DigestValue>
    </ds:Reference>
  </ds:SignedInfo>
  <ds:SignatureValue>dKXyDJccml2BdPvfambYJl84ExXMq/1Zz0D4fKJNweDoULr2dj4G7Rl/NRrcCAfA4HakbgiWvK68VzMTmVnZWAtITUxbBuHzB3RSx6ApkRPGLFsCNtti1sU75J/ab9XaZg2RxbJN5IWt5MmVXjOl2SgEVQ4hYcLOdRRLzuW0KCgprnwRZcu1aR/kI5++9S9XIEIy2klnTZRECMFrdvrM0SIu3/DmMvIb0joUNzS3qgHIr2c8djqytsjQAUM8NPqTRvZwOknhy4EROccsHFvaWl5C24PdNAK/ChikLnb5ST+3404IrfszmfGkVh1u67mGrAgjZr93PS6IWycvu0deH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559220738">
      <SignedProperties Id="SignedProperties-1519362591">
        <SignedSignatureProperties>
          <SigningTime>2017-08-28T06:47:09.653Z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2017-08-28T06:47:09.6Z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Q1tHCVD5HhiF2J6lH0nJTS0/y50=</ds:DigestValue>
    </ds:Reference>
    <ds:Reference Type="http://uri.etsi.org/01903#SignedProperties" URI="#SignedProperties-1995212344">
      <ds:DigestMethod Algorithm="http://www.w3.org/2000/09/xmldsig#sha1"/>
      <ds:DigestValue>r5k89G7O8xm0DLRJLzpCEohe7rY=</ds:DigestValue>
    </ds:Reference>
  </ds:SignedInfo>
  <ds:SignatureValue>zQw3shrmJ7q3inGY4FsmL+qassKjiiu7Xnx54bMWpnCLBds37MeNFu14znr5JkuG6+bFxdMxlKIWtNxUQkU3BRJdtQ00BxntakUclm5IdwKTmXfdb3h2KhcBV8GhaqjpbxcIr6GmrbGz9r22Xhru7EdojfKH5sDTpnro0kX8No0/uENSN4PTDBmArvXQ8xici+9K4OBB7PyF7de7dsiPjf9PJyJWviIkDOS8I7c1rCa7c0bZOSwpNuL73EyJOCcdx/6PKZyXIw0dDEHYALeiC9+JdITy3S7KpIYxyiZSw3L3hnSfElHx67nX9pZnks6BL2KI1f4yZc4qhccYgVklm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681072208">
      <SignedProperties Id="SignedProperties-1995212344">
        <SignedSignatureProperties>
          <SigningTime>2017-10-02T07:48:40.278Z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2017-10-02T07:48:40.2Z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5L/YKQjhOaOBZ8V4pBNgdfsQfV0=</ds:DigestValue>
    </ds:Reference>
    <ds:Reference Type="http://uri.etsi.org/01903#SignedProperties" URI="#SignedProperties-400243364">
      <ds:DigestMethod Algorithm="http://www.w3.org/2000/09/xmldsig#sha1"/>
      <ds:DigestValue>eP/dLXOaSKuo3amASEdufQpT8G8=</ds:DigestValue>
    </ds:Reference>
  </ds:SignedInfo>
  <ds:SignatureValue>O4NkazSGYtn+R4G4YdTyn7CLHp77GkXsP5NsRRavvELU1CQiY6hKJ7j7oPRYDHo1pIa29r15UQ0Aob+i4RGanw02V/5CNPSCWuR8N/Rxg0+MITeNy78ui49FfI1f0d/Aefi6+Asb3n9rkhq0EjEMYeYK5ea6Vd31SnjmLRtGDwNHsRsxX/261zxRIhNlAd7j9Wd0S4sltiskHvg35x+jxqcMWN9UZWOShRuP19V2GoljG0JLjjcIRZ6QbAzVaPh+GqUo40tLtxFnoHT47TWyt/Ohb5AOQjMOagWXWvFaPnRe1mC9F7jfVDO6uNZ5tffrt8ouyzvnJKeWk2ikaibaeQ==</ds:SignatureValue>
  <ds:KeyInfo>
    <ds:KeyValue>
      <ds:RSAKeyValue>
        <ds:Modulus>st5BycjEIL3uN0A8RCIgSkWho5aVUZ0BzS1981dcu+jIr8WSoT7Esx3AwGpWU1tg9kTu5TRzNVjVT73UfjiHTqHtv9QSx5sgsO9tj2Zp8KfW1kVgYFhPv7kLEEBQdLcW+Ds48Fbwwfc4eIQ77GfWRyE/JCNzfQhD8IIA0u0FBHGYwgHUVjvTU3uQC0N2gt/i5iVQmntw8ai7Ow7JHJ15MNaEEHjFmnYlc1jni61cJ9+IMtgaUXDy7DUzz+9EQnkyhBi79v8gpBfR3hjQZhuGnmGtBpOV7Ufqj4nYcYUeQ1j4/TOZfYVj+JR7CVmuWjTnT6ER+jaIf5r+HnWanHJhmQ==</ds:Modulus>
        <ds:Exponent>AQAB</ds:Exponent>
      </ds:RSAKeyValue>
    </ds:KeyValue>
    <ds:X509Data>
      <ds:X509Certificate>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</ds:X509Certificate>
    </ds:X509Data>
  </ds:KeyInfo>
  <ds:Object>
    <QualifyingProperties xmlns="http://uri.etsi.org/01903/v1.3.2#" Target="#Signature-892796399">
      <SignedProperties Id="SignedProperties-400243364">
        <SignedSignatureProperties>
          <SigningTime>2017-10-09T07:39:48.567Z</SigningTime>
          <SigningCertificate>
            <Cert>
              <CertDigest>
                <ds:DigestMethod Algorithm="http://www.w3.org/2000/09/xmldsig#sha1"/>
                <ds:DigestValue>vx3cenUR9g1B0XEoRtCFRJMs0hk=</ds:DigestValue>
              </CertDigest>
              <IssuerSerial>
                <ds:X509IssuerName>2.5.4.5=Nr wpisu: 6, CN=COPE SZAFIR - Kwalifikowany, O=Krajowa Izba Rozliczeniowa S.A., C=PL</ds:X509IssuerName>
                <ds:X509SerialNumber>621086344560178724757839406281085087915506192146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2017-10-09T07:39:48.5Z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7Kj674XyDFIVzsLTsDz7uVyBVi4=</ds:DigestValue>
    </ds:Reference>
    <ds:Reference Type="http://uri.etsi.org/01903#SignedProperties" URI="#SignedProperties-1717695533">
      <ds:DigestMethod Algorithm="http://www.w3.org/2000/09/xmldsig#sha1"/>
      <ds:DigestValue>z7usWo23KgVhGXyD/fss4JIkPWM=</ds:DigestValue>
    </ds:Reference>
  </ds:SignedInfo>
  <ds:SignatureValue>vR5e5u71j1u5/EH6dteM9ksBaWToPYFH7jaopplrN+WXWmQ79C0Y055rGh0ngLTxJ6TBCUMUOzFURfpkeIrlu8oYWsBrkOm4BKxVrm62jB1awhuDV5/LZW6Q8tLn1enuVkdW/IEGKEomMiflotdFFuCDdzLHXDhQiwoI8fwi7CMO3fR1Ytt2zbdthXks8+KK8JBFf2Ss86m7lOuee28+Lqvu6x4JCPeq0xUc/QWoa+s0Bki9S4FLe3FOyF3IcPHHNYIzCu38KpYSYkBupiwdxSWByDtMS8Rl/8bzq5P87A7FgW23QoVSf+8m0lKegQbZssCfh1uzOb5xuSUuw9VdO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547299630">
      <SignedProperties Id="SignedProperties-1717695533">
        <SignedSignatureProperties>
          <SigningTime>2018-02-26T09:08:00.411Z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2018-02-26T09:08:00.4Z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DHzmX+L6SONDn4QpPmY32myZT5Q=</ds:DigestValue>
    </ds:Reference>
    <ds:Reference Type="http://uri.etsi.org/01903#SignedProperties" URI="#SignedProperties-1738948396">
      <ds:DigestMethod Algorithm="http://www.w3.org/2000/09/xmldsig#sha1"/>
      <ds:DigestValue>cQNNvjZdr5NY4420+Wmi7O3Orho=</ds:DigestValue>
    </ds:Reference>
  </ds:SignedInfo>
  <ds:SignatureValue>qUvWyw5VKeLH0LOGa5mRZOYQO5iMvURNwrNV+hBBcHcf6ma6Ca30loQKw/sdZAXgEWYEeybnpK2QvCBYakn1oJtSx0M5M1CYbT3GDsoRctPAepPTiP5K/s7228aqVCiCtUAcDEFKS8/IIflM4uBuEu5PYs5ad2WLL1PHT2AVXTNu1ubUQZDn2NvOt2WLElyIlkoMJWQhVH0NCNp6quAKXEa0gvdeFmZ55fdlBWGlu+i25sx2046J+useESZfnMMntx9Ov1AL9t0lsMJc2sJvqNMMh6D9u4hh+I1KJ2TgXrwVrr+PTHumX2HELnX6lQ2BESYm0jJAtXhr+U4U0wpUbQ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1919422413">
      <SignedProperties Id="SignedProperties-1738948396">
        <SignedSignatureProperties>
          <SigningTime>2019-05-14T14:59:44.290Z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2019-05-14T14:59:44.3Z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6z4AEDTOjv7uyoc9rqnX4U6bW8Q=</ds:DigestValue>
    </ds:Reference>
    <ds:Reference Type="http://uri.etsi.org/01903#SignedProperties" URI="#SignedProperties-1664113323">
      <ds:DigestMethod Algorithm="http://www.w3.org/2000/09/xmldsig#sha1"/>
      <ds:DigestValue>oA3i9/uY4RcY1NcBugXqpio/UrE=</ds:DigestValue>
    </ds:Reference>
  </ds:SignedInfo>
  <ds:SignatureValue>yEqdF1y3I+ivaPK62RCUz1ulgE8j3iogSHBKXW1R2bWUAJ0LmRdYHl9Ms6aNpTG959ik7Dh2GFC77a1BxgoZXh3wppWjfp5PZG2QJW3oSuyL85C2w+3QFMy1167Qtcv8zPkZwC3A5s/AuEUy+VpBWuViM9sRCzLhaF+GrEwGu/P2Rs0/WAjnVCTR5IZjWlr0QSJ1mORtAdyVVYghxWIAvr+cR7DJNuK/TqPHPANSwFB1mVW2n8hQjVRKTRt9v3QWQcv1EKdXA7OrKeJWEVgK0kxKFGrOkDc4l5T3qbizetRtDjBtHNpk5fWfLnJQx6YU/4LQm6qVbsYRLYm2V96/9Q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69967121">
      <SignedProperties Id="SignedProperties-1664113323">
        <SignedSignatureProperties>
          <SigningTime>2020-03-23T08:17:39.385Z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2020-03-23T08:17:39.4Z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DyH44CbpW8fIrAlQaIM9Ige9fzc=</ds:DigestValue>
    </ds:Reference>
    <ds:Reference Type="http://uri.etsi.org/01903#SignedProperties" URI="#SignedProperties-1886326909">
      <ds:DigestMethod Algorithm="http://www.w3.org/2000/09/xmldsig#sha1"/>
      <ds:DigestValue>D+Bt7bphjlvvzm6G/sMGPdKJeKM=</ds:DigestValue>
    </ds:Reference>
  </ds:SignedInfo>
  <ds:SignatureValue>e2qvguECqlDM0CP6OWj/wgCdP3heHS4ktT60f4nQIV64t/osoq2qxsGAljHlvYGVk9v/PUYyP3mxRjGFe0V3RWxYel588ardYM1zf95itJzsTbLFwphp0ZydXiXS5LyhaA+JL9TD2sMW4FvM34DlleKiRNrMbxqWKEVzLWnk+IYJZkhF/15nbjdC9epIUW/DCJMwZoXxMcOxgHcx+KspEAdYIHk4gkeHft0j0aMjoW1B33v3PmTPHAaovdG2uz5lGg31UfRVfnc6NBsKIClAkoDtIQRo+LtGim8T2FZY4kl24HKSCsnqcY538OQjGRpxZRyjqFno1xTZhygfDBbYpA==</ds:SignatureValue>
  <ds:KeyInfo>
    <ds:KeyValue>
      <ds:RSAKeyValue>
        <ds:Modulus>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==</ds:Modulus>
        <ds:Exponent>AQAB</ds:Exponent>
      </ds:RSAKeyValue>
    </ds:KeyValue>
    <ds:X509Data>
      <ds:X509Certificate>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</ds:X509Certificate>
    </ds:X509Data>
  </ds:KeyInfo>
  <ds:Object>
    <QualifyingProperties xmlns="http://uri.etsi.org/01903/v1.3.2#" Target="#Signature-592568625">
      <SignedProperties Id="SignedProperties-1886326909">
        <SignedSignatureProperties>
          <SigningTime>2021-06-21T06:44:35.803Z</SigningTime>
          <SigningCertificate>
            <Cert>
              <CertDigest>
                <ds:DigestMethod Algorithm="http://www.w3.org/2000/09/xmldsig#sha1"/>
                <ds:DigestValue>2gaWV5uPnMO2LSVHY4geK2LXChs=</ds:DigestValue>
              </CertDigest>
              <IssuerSerial>
                <ds:X509IssuerName>2.5.4.97=VATPL-5261029614, CN=CenCert QTSP CA, O=Enigma Systemy Ochrony Informacji Sp. z o.o., C=PL</ds:X509IssuerName>
                <ds:X509SerialNumber>482489073630480185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2021-06-21T06:44:35.8Z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