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UxwFrWBiImgWX58g6/6uBFoUpos=</ds:DigestValue>
    </ds:Reference>
    <ds:Reference Type="http://uri.etsi.org/01903#SignedProperties" URI="#SignedProperties-1408157406">
      <ds:DigestMethod Algorithm="http://www.w3.org/2000/09/xmldsig#sha1"/>
      <ds:DigestValue>tj3IQFgaACyw6BSub6u3Kh26P2E=</ds:DigestValue>
    </ds:Reference>
  </ds:SignedInfo>
  <ds:SignatureValue>JV1DxT6qy1/m21iGkuR7WXAqb4GhPCd6R15ShMDAB9vf/pX+JdRlwQ9FRVE0gVUzJaQ4/ZpnI8PgnFKtQef+psXP4V8eQbTIBRM6wXpE5pW9YS33mPs7uzUent19wv1YUUjq55szTcnI/L2PoDDDEjKi6gPUenVIlaYrWki6iBsyB1L8gR7dN/ptlczlH0xh0yxmClh/XBn8Kiw2HlcepviLow5Vz24rb88xDZW3H/WGaMf+yfPH/ybpfYxD10hZVaGabzS/44iRYUKXjXn9XKN0RJeP6YcnliIHjFFE3vpG7u8tQT3/kc7QY3qApX+3scPNAkSZKIBnem6RfQCZnQ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398714648">
      <SignedProperties Id="SignedProperties-1408157406">
        <SignedSignatureProperties>
          <SigningTime>2018-12-18T09:47:51.988Z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2018-12-18T09:47:51.9Z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cd5iMoWYJTcu54XVNfpULMmhRgY=</ds:DigestValue>
    </ds:Reference>
    <ds:Reference Type="http://uri.etsi.org/01903#SignedProperties" URI="#SignedProperties-553600778">
      <ds:DigestMethod Algorithm="http://www.w3.org/2000/09/xmldsig#sha1"/>
      <ds:DigestValue>fEBYRBjvfzSd5UGg6LrQBWu4TvE=</ds:DigestValue>
    </ds:Reference>
  </ds:SignedInfo>
  <ds:SignatureValue>XZBUTEMHtz0frozOWu3Y8g8r4ACI65pfNVYCVQW4L7KZqxub8CYpdJp1RsJHvj4XedDLW3YMDS/4w4MZT9n26kTx1YdarBdyEmoTF6zds3BxHYsXDCrNIpKrrycD9zWGMx+0AVfpKtRnp/SfXzujKcUFsw6Fmnn8beJydgIsdELMxPilYvuO9vTlFbBnxcK86LGbQUCb/G/BN72o+gtSMT/nnVuYQfdGTPFowpV5R/vACnDovkEhqsfENTTNgZFtL931xTkZAVMl1HKPUfEijx6Ay2ffLonNi2samI4oxntrtOurCtrQN9Vz4LqRjEErto44YBMy8ecnC280FZSgJ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223174427">
      <SignedProperties Id="SignedProperties-553600778">
        <SignedSignatureProperties>
          <SigningTime>2020-04-15T07:45:07.196Z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2020-04-15T07:45:07.2Z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o9dGn7Vx8CYBtkfLlqIvB0KU+Js=</ds:DigestValue>
    </ds:Reference>
    <ds:Reference Type="http://uri.etsi.org/01903#SignedProperties" URI="#SignedProperties-1690991699">
      <ds:DigestMethod Algorithm="http://www.w3.org/2000/09/xmldsig#sha1"/>
      <ds:DigestValue>dgn6NzB3DRFMFBRvIpwqs/pqygA=</ds:DigestValue>
    </ds:Reference>
  </ds:SignedInfo>
  <ds:SignatureValue>Q4GCc6LtmDAe4knwnWI3soR5GbI6AGDjx1eMxzyXtcZHVoA3jA3DHnaPzKCEAYkIxpvtbyx2TUKG9+7vmskMdjbFk5+YTtidic16Ln/S91X2xIjHIAERcr5r00NVK+YULJ7XHd9UG1emaDgBonxw2MSOE5Eoibo4f3jr0ocgkz7C1wv09tkbx8gI0WHqMJk3DLujroB1vVWMmIrczorPY1rFWF/1RV1Cwg3KUBcV5jpTzGH6+ia5boEs8RSEk02BGQVtBvP65Eb857fI4Z3p7dg/qPZ6t5y8cU/2qFFj88M0dLaSkMW/oC5aQh/vVvUTWg+K1JKm7XKQ2ML+pBsv2Q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755871224">
      <SignedProperties Id="SignedProperties-1690991699">
        <SignedSignatureProperties>
          <SigningTime>2020-12-28T09:40:23.082Z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2020-12-28T09:40:23.0Z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qeBegEIF8M3QPXI4kQLUm4V3v4U=</ds:DigestValue>
    </ds:Reference>
    <ds:Reference Type="http://uri.etsi.org/01903#SignedProperties" URI="#SignedProperties-58327316">
      <ds:DigestMethod Algorithm="http://www.w3.org/2000/09/xmldsig#sha1"/>
      <ds:DigestValue>jf7a9tOcjfhrNHdlQh7Qm2Ubulw=</ds:DigestValue>
    </ds:Reference>
  </ds:SignedInfo>
  <ds:SignatureValue>BGKUcPWEWsDrHMeChG3f5WS6gSeSexH9Wxfvw2R98wmkAWgbOYZbqyjzfnjCtLDJKijrmShigej6kQg0vN+pXd3gTQAK5uVV96pSEMBpXajt5mkIAlfTu/jdbS7COd9QYQ/lsxgcNTaoTMmye32cnYLKQOMKMjCbisqdu5XXM7ew4kcFrMOBrQAATQHZrRanxbo/ZbH4Uqjd2OMN+TAaw7ltGQU8U+6d2MVw06btedJRbUoZw+zR+57B+CR9ePE/BZmbS6DVfm+m5nzghocFPqQmbhxTbTNrnOsZ/uib/8Rutk7A/mEQ1IRM8pesPO50XyD+bkxVVBx/EBQKtFk2z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H8GCCsGAQUFBwEDBHMwcTAIBgYEAI5GAQE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</ds:X509Certificate>
    </ds:X509Data>
  </ds:KeyInfo>
  <ds:Object>
    <QualifyingProperties xmlns="http://uri.etsi.org/01903/v1.3.2#" Target="#Signature-1907626865">
      <SignedProperties Id="SignedProperties-58327316">
        <SignedSignatureProperties>
          <SigningTime>2021-12-08T08:00:57.493Z</SigningTime>
          <SigningCertificate>
            <Cert>
              <CertDigest>
                <ds:DigestMethod Algorithm="http://www.w3.org/2000/09/xmldsig#sha1"/>
                <ds:DigestValue>52ekRmCeE3bAfDzAm41Yac/8CGM=</ds:DigestValue>
              </CertDigest>
              <IssuerSerial>
                <ds:X509IssuerName>2.5.4.97=VATPL-5260300517, CN=COPE SZAFIR - Kwalifikowany, O=Krajowa Izba Rozliczeniowa S.A., C=PL</ds:X509IssuerName>
                <ds:X509SerialNumber>661624830760745610996837480968889047145005315571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2021-12-08T08:00:57.5Z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