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24 kwietnia 2017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23 kwietnia 2017 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– Kodeks wyborczy (Dz. U. z 2017 r. poz. 15) Komisarz Wyborczy w Kielcach I podaje do publicznej wiadomości wyniki wyborów uzupełniających do Rady Gminy Krasocin przeprowadzonych w dniu 23 kwietnia 2017 r.</w:t>
      </w:r>
      <w:r w:rsidRPr="00261A16">
        <w:t> </w:t>
      </w:r>
    </w:p>
    <w:p w:rsidR="00261A16" w:rsidRPr="00261A16" w:rsidP="00715CF8">
      <w:pPr>
        <w:pStyle w:val="CZKSIGAoznaczenieiprzedmiotczcilubksigi"/>
      </w:pPr>
      <w:r w:rsidRPr="00261A16">
        <w:t>Część I.</w:t>
      </w:r>
      <w:r w:rsidRPr="00261A16">
        <w:t> </w:t>
      </w:r>
      <w:r w:rsidRPr="00261A16">
        <w:t>Dane ogólne</w:t>
      </w:r>
      <w:r w:rsidRPr="00261A16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54"/>
        <w:gridCol w:w="7614"/>
        <w:gridCol w:w="120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</w:pPr>
      <w:bookmarkStart w:id="0" w:name="_GoBack"/>
      <w:bookmarkEnd w:id="0"/>
    </w:p>
    <w:p w:rsidR="00261A16" w:rsidRPr="00261A16">
      <w:pPr>
        <w:pStyle w:val="CZKSIGAoznaczenieiprzedmiotczcilubksigi"/>
        <w:spacing w:before="0" w:after="0"/>
        <w:rPr>
          <w:b w:val="0"/>
          <w:i w:val="0"/>
          <w:caps w:val="0"/>
          <w:u w:val="none"/>
        </w:rPr>
      </w:pPr>
      <w:r w:rsidRPr="00261A16">
        <w:rPr>
          <w:b w:val="0"/>
          <w:i w:val="0"/>
          <w:caps w:val="0"/>
          <w:u w:val="none"/>
        </w:rPr>
        <w:t>Część II.</w:t>
      </w:r>
      <w:r w:rsidRPr="00261A16">
        <w:rPr>
          <w:b w:val="0"/>
          <w:i w:val="0"/>
          <w:caps w:val="0"/>
          <w:u w:val="none"/>
        </w:rPr>
        <w:t> </w:t>
      </w:r>
      <w:r w:rsidRPr="00261A16">
        <w:rPr>
          <w:b w:val="0"/>
          <w:i w:val="0"/>
          <w:caps w:val="0"/>
          <w:u w:val="none"/>
        </w:rPr>
        <w:t>Wyniki wyborów</w:t>
      </w:r>
      <w:r w:rsidRPr="00261A16">
        <w:rPr>
          <w:b w:val="0"/>
          <w:i w:val="0"/>
          <w:caps w:val="0"/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5650"/>
        <w:gridCol w:w="117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RAZEM DLA DOBRA GMINY KRASOCIN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WSPÓLNA SPRAWA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</w:rPr>
              <w:t>KWW WSPÓLNE DOBRO</w:t>
            </w:r>
            <w:r w:rsidRPr="00261A16">
              <w:rPr>
                <w:b w:val="0"/>
                <w:i w:val="0"/>
                <w:caps w:val="0"/>
                <w:sz w:val="22"/>
                <w:u w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68"/>
        <w:gridCol w:w="1977"/>
        <w:gridCol w:w="682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center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</w:rPr>
            </w:pP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635"/>
        <w:gridCol w:w="463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</w:rPr>
            </w:pPr>
            <w:r w:rsidRPr="00261A16">
              <w:rPr>
                <w:b w:val="0"/>
                <w:i w:val="0"/>
                <w:caps w:val="0"/>
                <w:u w:val="no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3U+LBeJW8R6jCNafxGI+UO6MQlw=</ds:DigestValue>
    </ds:Reference>
    <ds:Reference Type="http://uri.etsi.org/01903#SignedProperties" URI="#SignedProperties-1549457149">
      <ds:DigestMethod Algorithm="http://www.w3.org/2000/09/xmldsig#sha1"/>
      <ds:DigestValue>+dnNVZ2hG3wGNmadH2EVMfERocg=</ds:DigestValue>
    </ds:Reference>
  </ds:SignedInfo>
  <ds:SignatureValue>cxF6RtJZdfcFeoPhFbYlpja9BXvzjamzsmc0c725PevTLTMc+8cNOGhXaGZG7JxNE+gX1+RxwUsyQtoMoVpi55s5ieW9/1aElanaZSr/cJDoXifGjgsdVpL5O7zARBRVY1YVUW6q2VHBflUtvZk9o9QRFpfn/85kEjnsLtPBFs66M7Ny4nSePh9DsiBO1gZnDXMOkiXvn1+ChXRL4cJVnc8mjrTSI80LeifioJQQUeNUvdrp12yj3qZKhLCvkGI6zvRfynRZUySXNrhuWWYwQcAi98G335U61W+lKt+ZnZsBtAo0RfbNjdwr8OlwQ0/owVlX3YgIaEzRzX+JzJHrjQ==</ds:SignatureValue>
  <ds:KeyInfo>
    <ds:KeyValue>
      <ds:RSAKeyValue>
        <ds:Modulus>kTgkHm3o+9SsH8WoHbDiQ6VmbNm4nmNbg/6o43N8KuZ/Uq1zjqKn7WleQ1TsR5kCUg23l/6sUXvJfpLgon9m0ofUBfQct/fHhn376ipMQtSuLo68Soj+z48KhHbpc/UvjAG5DtpLlTGQWS0AFv0vw4+QiW9ozUhZ+y0U7JtdfYJcAlpDQVZPFbo2fFaqesyDkA1A7BnBKwH80VtFBzFcHYZQXupoZLVFlJFIhCo9knJMv1epI29LcLLWyfGXrQIgjycNu/qFNFSQmu5RyiRvdge+iuO++iktCXO3BBmlMqcyrNFKwMjtF5JVtJ6THV0djgMu0EVt5NTH+0HJ6yACIQ==</ds:Modulus>
        <ds:Exponent>AQAB</ds:Exponent>
      </ds:RSAKeyValue>
    </ds:KeyValue>
    <ds:X509Data>
      <ds:X509Certificate>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REEITAfgR1raWUtYm96ZW5hLmZhYnJ5Y3lAa2J3Lmdvd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btQIvuAWhLDnVZNz/zxR1QV9YkFP30ff953iAg76imjLPh1Rd0eKsC/GrstMonBSaDplfqYy6V+0ta8PPieVoV4Btg8o06elw4hU6FdqFLyxS3ujBQmiG6mSLbiyku3W4i9MwFQghdtd+G5MmQKME7nfn8pSPHO8mtYz+SuIIIjSivWCw5F/Ut3kkT4aVcH5+zgDOC6MS/EKDejNzptJB/FsvJZn+eqBaUjGToerqma6LpkXplCM0CyZ9u97V3d68Wx9N92jwUapvT137ahtZy1R36aEWX0pYctFaoWRWua2NKUuyHn1cwz0uuzEmR5HsMqF5ercvs88fe3yq9MI4A==</ds:X509Certificate>
    </ds:X509Data>
  </ds:KeyInfo>
  <ds:Object>
    <QualifyingProperties xmlns="http://uri.etsi.org/01903/v1.3.2#" Target="#Signature-2139112947">
      <SignedProperties Id="SignedProperties-1549457149">
        <SignedSignatureProperties>
          <SigningTime>2017-04-24T13:00:53.671Z</SigningTime>
          <SigningCertificate>
            <Cert>
              <CertDigest>
                <ds:DigestMethod Algorithm="http://www.w3.org/2000/09/xmldsig#sha1"/>
                <ds:DigestValue>u3YhnIHSA88tyGSaCXDFX5Sa3mA=</ds:DigestValue>
              </CertDigest>
              <IssuerSerial>
                <ds:X509IssuerName>2.5.4.5=Nr wpisu: 6, CN=COPE SZAFIR - Kwalifikowany, O=Krajowa Izba Rozliczeniowa S.A., C=PL</ds:X509IssuerName>
                <ds:X509SerialNumber>618204920143107263094491101308277213830886069254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2017-04-24T13:00:53.6Z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qzPI05ejs3NzDxdw1FWxrGXTrAU=</ds:DigestValue>
    </ds:Reference>
    <ds:Reference Type="http://uri.etsi.org/01903#SignedProperties" URI="#SignedProperties-1973982669">
      <ds:DigestMethod Algorithm="http://www.w3.org/2000/09/xmldsig#sha1"/>
      <ds:DigestValue>IDSgxpY4lL2SK8K3fx/pFjG3NSc=</ds:DigestValue>
    </ds:Reference>
  </ds:SignedInfo>
  <ds:SignatureValue>fMGY8zxMb0sP5pwWaIlZmt4+kRF84wfwOGXMByKDLGqNEumoIsq25rxlQrJSH+1pB/nM2kw411kr5qUK9oVJbkvk10nkhe/Z4NknCcmURQpeONu0qqEzoWY3xN9vjdrwA2PuxKySin0V023Q214IpJknhW+Pk42jeFJde1fb1NFgC62CP+A+Jdgb2pYKItDIVAVw+2ZbSyw8I68W6U+ASuY2IXydPo7HRCkAHo3wjMjW23u1c5sLfSNQt5b6uoeys76rDXNgKN+1SOxe+0/7qDWIlcVxVNTkwlkUsutaVZXev44c3o65yhs1UMhZC6FfvYLOAPmbw2BaCrkq2okKJ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82555689">
      <SignedProperties Id="SignedProperties-1973982669">
        <SignedSignatureProperties>
          <SigningTime>2017-05-29T07:12:16.821Z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2017-05-29T07:12:16.8Z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mkfM2AI+7JxySex90fV/5Bpuj38=</ds:DigestValue>
    </ds:Reference>
    <ds:Reference Type="http://uri.etsi.org/01903#SignedProperties" URI="#SignedProperties-1519362591">
      <ds:DigestMethod Algorithm="http://www.w3.org/2000/09/xmldsig#sha1"/>
      <ds:DigestValue>Zz5j3SQDcdb5adF/2UpblnuHoKg=</ds:DigestValue>
    </ds:Reference>
  </ds:SignedInfo>
  <ds:SignatureValue>dKXyDJccml2BdPvfambYJl84ExXMq/1Zz0D4fKJNweDoULr2dj4G7Rl/NRrcCAfA4HakbgiWvK68VzMTmVnZWAtITUxbBuHzB3RSx6ApkRPGLFsCNtti1sU75J/ab9XaZg2RxbJN5IWt5MmVXjOl2SgEVQ4hYcLOdRRLzuW0KCgprnwRZcu1aR/kI5++9S9XIEIy2klnTZRECMFrdvrM0SIu3/DmMvIb0joUNzS3qgHIr2c8djqytsjQAUM8NPqTRvZwOknhy4EROccsHFvaWl5C24PdNAK/ChikLnb5ST+3404IrfszmfGkVh1u67mGrAgjZr93PS6IWycvu0deHQ==</ds:SignatureValue>
  <ds:KeyInfo>
    <ds:KeyValue>
      <ds:RSAKeyValue>
        <ds:Modulus>yV0O7tyTvddGp9qvPHLyfRu7QIGn1ajSku1BrWdbZtBczMQuo61syoO4FTist2cdK8XkbvTu2iY6OFeVRrbOtCZTn0NkniOofOn7K6FAeCs5j/cFWjd45Q+gIiCr7FnzXi+AFU+ULcFwFC/vlTNqO7/VdRhl/NAdue3D4JYMCTnLhFJnV42lzalUtSc79c7slyoTxl7gxT5IUMTxfiGQHzw+O6Tu6ECm4HmBTS2JoSHjRQX9t3aGeiLiWAvWTEcqt2WleSmr5PLjotDbDv+KexM5wDvZRIsCurpcDtgPjTWSZksJciqsosANSmvdyyZTnaGCVG06SPqL1NWClJePtQ==</ds:Modulus>
        <ds:Exponent>AQAB</ds:Exponent>
      </ds:RSAKeyValue>
    </ds:KeyValue>
    <ds:X509Data>
      <ds:X509Certificate>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gZ4z1aqf5f2U8Lr5Ox8J4dBw3TXZeUOmsus+IW0whIG75+lfpri9Imnn8YJjY4Z5IAFfrOALjYs6uZDfAnQ2LgOVLgDcTUh1/xcTn5C0A+RD8fLFzWFzyIGHj9Me8F26S1CPC0iI8Kl3s8fzT79QX+gAF5GOlhLpL4Jbedo7VSOPtaJ6DVmEcR/y+mu2Juj6KmUu/2rKAogpe5x1vclSOmkZ7GNJXkPlktSkHraPFqqh0ESUT8YEIiywNMveHsUr9RDtaFiTCf/R+7Vy1pMws/1DWp3W24fAJjk+1nZMK3J4TSDKzxMW41BbwstCMffOfM8vC4ND78mg+5BUme+yXA==</ds:X509Certificate>
    </ds:X509Data>
  </ds:KeyInfo>
  <ds:Object>
    <QualifyingProperties xmlns="http://uri.etsi.org/01903/v1.3.2#" Target="#Signature-559220738">
      <SignedProperties Id="SignedProperties-1519362591">
        <SignedSignatureProperties>
          <SigningTime>2017-08-28T06:47:09.653Z</SigningTime>
          <SigningCertificate>
            <Cert>
              <CertDigest>
                <ds:DigestMethod Algorithm="http://www.w3.org/2000/09/xmldsig#sha1"/>
                <ds:DigestValue>C8NJ38Ve8FQWZz1TdHAcyFtRRK8=</ds:DigestValue>
              </CertDigest>
              <IssuerSerial>
                <ds:X509IssuerName>2.5.4.5=Nr wpisu: 6, CN=COPE SZAFIR - Kwalifikowany, O=Krajowa Izba Rozliczeniowa S.A., C=PL</ds:X509IssuerName>
                <ds:X509SerialNumber>54854976174696298560231341390746239288654031491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2017-08-28T06:47:09.6Z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Q1tHCVD5HhiF2J6lH0nJTS0/y50=</ds:DigestValue>
    </ds:Reference>
    <ds:Reference Type="http://uri.etsi.org/01903#SignedProperties" URI="#SignedProperties-1995212344">
      <ds:DigestMethod Algorithm="http://www.w3.org/2000/09/xmldsig#sha1"/>
      <ds:DigestValue>r5k89G7O8xm0DLRJLzpCEohe7rY=</ds:DigestValue>
    </ds:Reference>
  </ds:SignedInfo>
  <ds:SignatureValue>zQw3shrmJ7q3inGY4FsmL+qassKjiiu7Xnx54bMWpnCLBds37MeNFu14znr5JkuG6+bFxdMxlKIWtNxUQkU3BRJdtQ00BxntakUclm5IdwKTmXfdb3h2KhcBV8GhaqjpbxcIr6GmrbGz9r22Xhru7EdojfKH5sDTpnro0kX8No0/uENSN4PTDBmArvXQ8xici+9K4OBB7PyF7de7dsiPjf9PJyJWviIkDOS8I7c1rCa7c0bZOSwpNuL73EyJOCcdx/6PKZyXIw0dDEHYALeiC9+JdITy3S7KpIYxyiZSw3L3hnSfElHx67nX9pZnks6BL2KI1f4yZc4qhccYgVklm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681072208">
      <SignedProperties Id="SignedProperties-1995212344">
        <SignedSignatureProperties>
          <SigningTime>2017-10-02T07:48:40.278Z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2017-10-02T07:48:40.2Z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5L/YKQjhOaOBZ8V4pBNgdfsQfV0=</ds:DigestValue>
    </ds:Reference>
    <ds:Reference Type="http://uri.etsi.org/01903#SignedProperties" URI="#SignedProperties-400243364">
      <ds:DigestMethod Algorithm="http://www.w3.org/2000/09/xmldsig#sha1"/>
      <ds:DigestValue>eP/dLXOaSKuo3amASEdufQpT8G8=</ds:DigestValue>
    </ds:Reference>
  </ds:SignedInfo>
  <ds:SignatureValue>O4NkazSGYtn+R4G4YdTyn7CLHp77GkXsP5NsRRavvELU1CQiY6hKJ7j7oPRYDHo1pIa29r15UQ0Aob+i4RGanw02V/5CNPSCWuR8N/Rxg0+MITeNy78ui49FfI1f0d/Aefi6+Asb3n9rkhq0EjEMYeYK5ea6Vd31SnjmLRtGDwNHsRsxX/261zxRIhNlAd7j9Wd0S4sltiskHvg35x+jxqcMWN9UZWOShRuP19V2GoljG0JLjjcIRZ6QbAzVaPh+GqUo40tLtxFnoHT47TWyt/Ohb5AOQjMOagWXWvFaPnRe1mC9F7jfVDO6uNZ5tffrt8ouyzvnJKeWk2ikaibaeQ==</ds:SignatureValue>
  <ds:KeyInfo>
    <ds:KeyValue>
      <ds:RSAKeyValue>
        <ds:Modulus>st5BycjEIL3uN0A8RCIgSkWho5aVUZ0BzS1981dcu+jIr8WSoT7Esx3AwGpWU1tg9kTu5TRzNVjVT73UfjiHTqHtv9QSx5sgsO9tj2Zp8KfW1kVgYFhPv7kLEEBQdLcW+Ds48Fbwwfc4eIQ77GfWRyE/JCNzfQhD8IIA0u0FBHGYwgHUVjvTU3uQC0N2gt/i5iVQmntw8ai7Ow7JHJ15MNaEEHjFmnYlc1jni61cJ9+IMtgaUXDy7DUzz+9EQnkyhBi79v8gpBfR3hjQZhuGnmGtBpOV7Ufqj4nYcYUeQ1j4/TOZfYVj+JR7CVmuWjTnT6ER+jaIf5r+HnWanHJhmQ==</ds:Modulus>
        <ds:Exponent>AQAB</ds:Exponent>
      </ds:RSAKeyValue>
    </ds:KeyValue>
    <ds:X509Data>
      <ds:X509Certificate>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</ds:X509Certificate>
    </ds:X509Data>
  </ds:KeyInfo>
  <ds:Object>
    <QualifyingProperties xmlns="http://uri.etsi.org/01903/v1.3.2#" Target="#Signature-892796399">
      <SignedProperties Id="SignedProperties-400243364">
        <SignedSignatureProperties>
          <SigningTime>2017-10-09T07:39:48.567Z</SigningTime>
          <SigningCertificate>
            <Cert>
              <CertDigest>
                <ds:DigestMethod Algorithm="http://www.w3.org/2000/09/xmldsig#sha1"/>
                <ds:DigestValue>vx3cenUR9g1B0XEoRtCFRJMs0hk=</ds:DigestValue>
              </CertDigest>
              <IssuerSerial>
                <ds:X509IssuerName>2.5.4.5=Nr wpisu: 6, CN=COPE SZAFIR - Kwalifikowany, O=Krajowa Izba Rozliczeniowa S.A., C=PL</ds:X509IssuerName>
                <ds:X509SerialNumber>621086344560178724757839406281085087915506192146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2017-10-09T07:39:48.5Z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7Kj674XyDFIVzsLTsDz7uVyBVi4=</ds:DigestValue>
    </ds:Reference>
    <ds:Reference Type="http://uri.etsi.org/01903#SignedProperties" URI="#SignedProperties-1717695533">
      <ds:DigestMethod Algorithm="http://www.w3.org/2000/09/xmldsig#sha1"/>
      <ds:DigestValue>z7usWo23KgVhGXyD/fss4JIkPWM=</ds:DigestValue>
    </ds:Reference>
  </ds:SignedInfo>
  <ds:SignatureValue>vR5e5u71j1u5/EH6dteM9ksBaWToPYFH7jaopplrN+WXWmQ79C0Y055rGh0ngLTxJ6TBCUMUOzFURfpkeIrlu8oYWsBrkOm4BKxVrm62jB1awhuDV5/LZW6Q8tLn1enuVkdW/IEGKEomMiflotdFFuCDdzLHXDhQiwoI8fwi7CMO3fR1Ytt2zbdthXks8+KK8JBFf2Ss86m7lOuee28+Lqvu6x4JCPeq0xUc/QWoa+s0Bki9S4FLe3FOyF3IcPHHNYIzCu38KpYSYkBupiwdxSWByDtMS8Rl/8bzq5P87A7FgW23QoVSf+8m0lKegQbZssCfh1uzOb5xuSUuw9VdO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547299630">
      <SignedProperties Id="SignedProperties-1717695533">
        <SignedSignatureProperties>
          <SigningTime>2018-02-26T09:08:00.411Z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2018-02-26T09:08:00.4Z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8pPz7Mx2TUWrQhqCHrzpRHzJ1vY=</ds:DigestValue>
    </ds:Reference>
    <ds:Reference Type="http://uri.etsi.org/01903#SignedProperties" URI="#SignedProperties-251043277">
      <ds:DigestMethod Algorithm="http://www.w3.org/2000/09/xmldsig#sha1"/>
      <ds:DigestValue>sJAKPn8bk6383/J1vYRdWusAbgY=</ds:DigestValue>
    </ds:Reference>
  </ds:SignedInfo>
  <ds:SignatureValue>Jadk2K68okkGyE5dYfCMwQptmgQ1JiC7SfFN8qlRXJBRmvPoYE41xe7HaN5ux4IcUhEDSOiUneLfN+F3kn3uMrHoAOu0CpaDWmyTQzAv/a4qY7CE6r4e4vxE1MgX7UVwCkguh1dMrSpVmuzci5/MWTJuBfZ0C2X1xxaHsQXD8dZrU8kJaFnQ2DTUmJqtEKIXsX2LsLwcxl2iNVsyVSsQA31W4Adx4FXvZqInC54lVNZKK0AddIhOnI467k46FsJYf5LgpqpC688M9qgE4ruaTqFZXFoCsyfrslTsU0iQ27RjhGwY2Ya1SzoX1JQgvd9sh5cfCAXPaHp6glNIH9uBj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538034854">
      <SignedProperties Id="SignedProperties-251043277">
        <SignedSignatureProperties>
          <SigningTime>2019-08-26T08:40:07.857Z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2019-08-26T08:40:07.8Z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DvTbT5M1skc4orEVLuGKhMc4GLs=</ds:DigestValue>
    </ds:Reference>
    <ds:Reference Type="http://uri.etsi.org/01903#SignedProperties" URI="#SignedProperties-906802374">
      <ds:DigestMethod Algorithm="http://www.w3.org/2000/09/xmldsig#sha1"/>
      <ds:DigestValue>OsAag7DcPB4vpdPCYno0R4JEyPM=</ds:DigestValue>
    </ds:Reference>
  </ds:SignedInfo>
  <ds:SignatureValue>Ni3MdrezXLb8sQm7uFl/t9ukpYw9L8yD6mdrRujqtwbVTLXljg7zGZIYDkdg4Tk/WPs9q8H+9OUbCALFJ+fJ036xSpClFI46mo+BZCgQ2PsN7ySS31I56b9VgPUgPqNL/BmPhy2Ans6AAIrVpL76ucVwSmuVOAYTuR0DsWZqPfs4iieaA9anebR69Kr29EFiHq04MrIgs7odEvt5hYetAP+vZhyExWAsyBNfLkaKlHAUwmvIZoRA+9qDWV+x0a93B6ks670/eZsvn/vKUxCXzvtvevE5oYv5uh61IvWt4ClrpVSXsuxdafIwItdPF29uVdwxmOLgq901Wkavs1DVxw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772363798">
      <SignedProperties Id="SignedProperties-906802374">
        <SignedSignatureProperties>
          <SigningTime>2019-10-07T06:19:15.381Z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2019-10-07T06:19:15.3Z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04JW58aDwCcksgiMLUMXQY66Z4Y=</ds:DigestValue>
    </ds:Reference>
    <ds:Reference Type="http://uri.etsi.org/01903#SignedProperties" URI="#SignedProperties-1036902605">
      <ds:DigestMethod Algorithm="http://www.w3.org/2000/09/xmldsig#sha1"/>
      <ds:DigestValue>12vYZ1WHiHnpGVHbGkTbayxM4Rw=</ds:DigestValue>
    </ds:Reference>
  </ds:SignedInfo>
  <ds:SignatureValue>PNCjMjnPicXfx/gF4CWombWKzqEPkk0eKEevhX5O9RNH8bjFB1DHCX08KkVKntrst3XXQN7vzkL5tmiH3pGDmKQOIJ6eibtu5E+GDCvDOz7GcD6sQP0dADKTjMNSYiarGM2tlGkDGQ27ay7S2QmPHKdSYUEsF43p04jhupLCdLKqFnmEOzYZjl3SOOMCw0W689yW9KcYqSQVDlTHpI7s71Gaf6yDFogRk53OLNR5+jVi6xu9xfOHC6KGI5j2q0AofpmjgWLnJ3j29bNbFLtzFUGFOvm1ompfb2saXrLON58nWMoWWqhYM2cWjyQXp2FcZzRQNWNqYZpOUdvi705gDw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962590928">
      <SignedProperties Id="SignedProperties-1036902605">
        <SignedSignatureProperties>
          <SigningTime>2020-01-20T12:33:05.387Z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fgo+zJkpNI9+R9OH+CCEGCDIVfI=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OkIyOOPxzYdKeTsNVyIBEtcOarI=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1jW856EkL+q3Lbx1rHS+mTGP64Q=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2020-01-20T12:33:05.4Z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