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  <Override PartName="/_xmlsignatures/sig11.xml" ContentType="application/vnd.openxmlformats-package.digital-signature-xmlsignature+xml"/>
  <Override PartName="/_xmlsignatures/sig12.xml" ContentType="application/vnd.openxmlformats-package.digital-signature-xmlsignature+xml"/>
  <Override PartName="/_xmlsignatures/sig13.xml" ContentType="application/vnd.openxmlformats-package.digital-signature-xmlsignature+xml"/>
  <Override PartName="/_xmlsignatures/sig14.xml" ContentType="application/vnd.openxmlformats-package.digital-signature-xmlsignature+xml"/>
  <Override PartName="/_xmlsignatures/sig15.xml" ContentType="application/vnd.openxmlformats-package.digital-signature-xmlsignature+xml"/>
  <Override PartName="/_xmlsignatures/sig16.xml" ContentType="application/vnd.openxmlformats-package.digital-signature-xmlsignature+xml"/>
  <Override PartName="/_xmlsignatures/sig17.xml" ContentType="application/vnd.openxmlformats-package.digital-signature-xmlsignature+xml"/>
  <Override PartName="/_xmlsignatures/sig18.xml" ContentType="application/vnd.openxmlformats-package.digital-signature-xmlsignature+xml"/>
  <Override PartName="/_xmlsignatures/sig19.xml" ContentType="application/vnd.openxmlformats-package.digital-signature-xmlsignature+xml"/>
  <Override PartName="/_xmlsignatures/sig20.xml" ContentType="application/vnd.openxmlformats-package.digital-signature-xmlsignature+xml"/>
  <Override PartName="/_xmlsignatures/sig21.xml" ContentType="application/vnd.openxmlformats-package.digital-signature-xmlsignature+xml"/>
  <Override PartName="/_xmlsignatures/sig22.xml" ContentType="application/vnd.openxmlformats-package.digital-signature-xmlsignature+xml"/>
  <Override PartName="/_xmlsignatures/sig23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19 września 2016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18 września 2016 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— Kodeks wyborczy (Dz. U. Nr 21, poz. 112, z późn.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261A16">
        <w:rPr>
          <w:vertAlign w:val="superscript"/>
        </w:rPr>
        <w:t>)</w:t>
      </w:r>
      <w:r w:rsidRPr="00261A16">
        <w:rPr>
          <w:vertAlign w:val="baseline"/>
        </w:rPr>
        <w:t>) Komisarz Wyborczy w Kielcach I podaje do publicznej wiadomości wyniki wyborów uzupełniających do Rady Gminy Krasocin przeprowadzonych w dniu 18 września 2016 r.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Dane ogólne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1. 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Wybory zarządzono w 1 okręgu wyborczym.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2. 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Wybierano 1 radnego spośród 1 kandydata zgłoszonego na 1 liście kandydatów przez 1 komitet wyborczy.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3. 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Głosowania nie przeprowadzono w 1 okręgu wyborczym, tj. okręgu nr 12, w którym liczba zarejestrowanych kandydatów była równa liczbie mandatów w tym okręgu.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Wyniki wyborów</w:t>
      </w:r>
      <w:r w:rsidRPr="00261A16">
        <w:rPr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14"/>
        <w:gridCol w:w="1269"/>
        <w:gridCol w:w="6465"/>
        <w:gridCol w:w="112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Rozdział 1.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Okręg wyborczy nr 12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Liczba wybieranych radnych wyniosła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Wybory odbyły się.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3.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Głosowania nie przeprowadzono.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4.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Radnym został wybrany:</w:t>
            </w: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z listy nr 1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KWW DLA DOBRA WSI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FRĄCZEK Dariusz Jacek.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5.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 okręgu wszystkie mandaty zostały obsadzone.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261A16">
        <w:rPr>
          <w:b w:val="0"/>
          <w:i w:val="0"/>
          <w:caps w:val="0"/>
          <w:u w:val="none"/>
          <w:vertAlign w:val="baseline"/>
        </w:rPr>
        <w:t> </w:t>
      </w: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44"/>
        <w:gridCol w:w="134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wymienionej ustawy zostały ogłoszone w Dz. U. z 2011 r. Nr 26, poz. 134, Nr 94, poz. 550, Nr 102, poz. 588, Nr 134, poz. 777, Nr 147, poz. 881, Nr 149, poz. 889, Nr 171, poz. 1016 i Nr 217, poz. 1281, z 2012 r. poz. 849, 951 i 1529, z 2014 r. poz. 179, 180 i 1072, z 2015 r. poz. 1043, 1044, 1045, 1923 i 2281 oraz z 2016 r. poz. 1232 i 1250.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footnotePr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Relationship Id="idRel11" Type="http://schemas.openxmlformats.org/package/2006/relationships/digital-signature/signature" Target="sig11.xml" TargetMode="Internal"/><Relationship Id="idRel12" Type="http://schemas.openxmlformats.org/package/2006/relationships/digital-signature/signature" Target="sig12.xml" TargetMode="Internal"/><Relationship Id="idRel13" Type="http://schemas.openxmlformats.org/package/2006/relationships/digital-signature/signature" Target="sig13.xml" TargetMode="Internal"/><Relationship Id="idRel14" Type="http://schemas.openxmlformats.org/package/2006/relationships/digital-signature/signature" Target="sig14.xml" TargetMode="Internal"/><Relationship Id="idRel15" Type="http://schemas.openxmlformats.org/package/2006/relationships/digital-signature/signature" Target="sig15.xml" TargetMode="Internal"/><Relationship Id="idRel16" Type="http://schemas.openxmlformats.org/package/2006/relationships/digital-signature/signature" Target="sig16.xml" TargetMode="Internal"/><Relationship Id="idRel17" Type="http://schemas.openxmlformats.org/package/2006/relationships/digital-signature/signature" Target="sig17.xml" TargetMode="Internal"/><Relationship Id="idRel18" Type="http://schemas.openxmlformats.org/package/2006/relationships/digital-signature/signature" Target="sig18.xml" TargetMode="Internal"/><Relationship Id="idRel19" Type="http://schemas.openxmlformats.org/package/2006/relationships/digital-signature/signature" Target="sig19.xml" TargetMode="Internal"/><Relationship Id="idRel20" Type="http://schemas.openxmlformats.org/package/2006/relationships/digital-signature/signature" Target="sig20.xml" TargetMode="Internal"/><Relationship Id="idRel21" Type="http://schemas.openxmlformats.org/package/2006/relationships/digital-signature/signature" Target="sig21.xml" TargetMode="Internal"/><Relationship Id="idRel22" Type="http://schemas.openxmlformats.org/package/2006/relationships/digital-signature/signature" Target="sig22.xml" TargetMode="Internal"/><Relationship Id="idRel23" Type="http://schemas.openxmlformats.org/package/2006/relationships/digital-signature/signature" Target="sig23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w0AtZkdFNN8z/G3M5MYGxYbXuko=</ds:DigestValue>
    </ds:Reference>
    <ds:Reference Type="http://uri.etsi.org/01903#SignedProperties" URI="#SignedProperties-1264393824">
      <ds:DigestMethod Algorithm="http://www.w3.org/2000/09/xmldsig#sha1"/>
      <ds:DigestValue>hVXCdR8tyiri/Ug3R+ISYz6wx2g=</ds:DigestValue>
    </ds:Reference>
  </ds:SignedInfo>
  <ds:SignatureValue>JrV8eQAxwol/VW7aIhmO30VFEfZAvByRxk6AMI53vOub27iMEftRfeoYuyNINo2IlZ5DJzdtlOzSMSb4RHZHdjmroK+8rjndvVlWntBxxFEZQ7wNeMhUZvzEhrHFlWVlyHcTddI0K3ZkUzuxjFAqLYDjBiHUWnQQjBZ9KfYRhoyIT0FFpXWEVSVmnL7KrN5Z12tErN2Bp2vZbD9mLOF3whbG6kM8FdtxtaaHxTOBsUM4KONrwQv2eysXJqg5nCiXVWwvAoLA5u1tfk8FsoDUB+QXYgvodRMyu1myHLm1dTkWTfAuJ53LL7c46b01KirmBcgb5VTdYOd37RUAqe6Wq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885874371">
      <SignedProperties Id="SignedProperties-1264393824">
        <SignedSignatureProperties>
          <SigningTime>2017-07-24T11:20:21.401Z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2017-07-24T11:20:21.4Z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cPb7FaVvCZBLtvFujCoVpI08+O0=</ds:DigestValue>
    </ds:Reference>
    <ds:Reference Type="http://uri.etsi.org/01903#SignedProperties" URI="#SignedProperties-995661619">
      <ds:DigestMethod Algorithm="http://www.w3.org/2000/09/xmldsig#sha1"/>
      <ds:DigestValue>6h2SgpSxJYP+OGcSULRT0SDZvuQ=</ds:DigestValue>
    </ds:Reference>
  </ds:SignedInfo>
  <ds:SignatureValue>a7EwmcjDtyK//ORWHZy/bVCWHfCJxo9WcjZPEcFvJ7kSKjb+CM1lnJvKU28TNTfjdJWxYH5M+3JgLODCh3XnUfFpQwMmskDM190NmxFVJIPLwWAKa1sxLLik3DfmlFR1o+GUzjT5l7HBDHKXEFuoQRNYYMYdYtSGQi5VP0qVcJR1oFcartTxDd/XGqgrRaZmlUi9uE+CMJA1ZV1h+3AhqeK79q0nlXASsulxAlo+ZfT3m+O53nR68AeI+Nd2v+FVF9DtYqLA2dNt0+5V2dIBf3K2iQiV3LK+bJnJxga9+Lb4NykQhgbhkf9pqDHMpiN/6DKDBwGLOF3cstQqDlnS8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92368250">
      <SignedProperties Id="SignedProperties-995661619">
        <SignedSignatureProperties>
          <SigningTime>2019-01-07T09:10:27.848Z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2019-01-07T09:10:27.8Z</Value>
        </SignatureTime>
      </ds:SignatureProperty>
    </ds:SignatureProperties>
  </ds:Object>
</ds:Signature>
</file>

<file path=_xmlsignatures/sig1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mleUlafJhjnKKd7TWNr+dbV4NWc=</ds:DigestValue>
    </ds:Reference>
    <ds:Reference Type="http://uri.etsi.org/01903#SignedProperties" URI="#SignedProperties-1135904317">
      <ds:DigestMethod Algorithm="http://www.w3.org/2000/09/xmldsig#sha1"/>
      <ds:DigestValue>j7t0vlb+5D72y6FVjdJexc/hhwU=</ds:DigestValue>
    </ds:Reference>
  </ds:SignedInfo>
  <ds:SignatureValue>FPeXdA0Ktvi1ZlGckYFplFVz/GCYk8UdxD4/lms6FKgqzvBhF49uqj4/nTiRm3gAyF3z6X1LLiDKIYP5CiVoPIgRkUE9dS+sCegNMlj0Qsjpgt3EaVwxwhb8w4RnITcI9wUOXTvdhmsCyBYmvjOCrKkElNhmFElEbKPoq36jqKCLRpcjftPxKS9dkZhwGvtm/qIZRUGUAwskgPLxwIKaxN2WReoPd3LE8VnJG/VCn6ZFAqez6j6eHOIa2745TC1qQsKJnLkypusJr7/hwqeGr3WktRkULu3tvw7qVSYdi/8jmaRnWurpsWv3jWjtxtbemlFf4XsSuuvEo6RwjddiQ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077525577">
      <SignedProperties Id="SignedProperties-1135904317">
        <SignedSignatureProperties>
          <SigningTime>2019-01-09T08:15:14.112Z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2019-01-09T08:15:14.1Z</Value>
        </SignatureTime>
      </ds:SignatureProperty>
    </ds:SignatureProperties>
  </ds:Object>
</ds:Signature>
</file>

<file path=_xmlsignatures/sig1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vjGgy/E/x3gRjLg24DgN/6+ouq0=</ds:DigestValue>
    </ds:Reference>
    <ds:Reference Type="http://uri.etsi.org/01903#SignedProperties" URI="#SignedProperties-275533267">
      <ds:DigestMethod Algorithm="http://www.w3.org/2000/09/xmldsig#sha1"/>
      <ds:DigestValue>Ajl1sPuia888msZxjp4OWr0WXsw=</ds:DigestValue>
    </ds:Reference>
  </ds:SignedInfo>
  <ds:SignatureValue>mSrKbEj8GhG/Nqoz2fg6DDsQY9sMFVofPiY8jW6v68lVxtlMhIPMay3dgpHvY4JbaApldTI9KtPfVyagpRx2Ia+PUUFHROkIeN+0v8m6NwYYtF9tTXzgw3qEZaSEi8tvAXcqcT5EJxOOR8P3q7/xlcRFKHdWWNwm3dOO8iVFl/+spixzTvd070LbUis8HLWgcJpsoKK+6NHvA36Tr4Kj63hSDWqyjAVAK2FK0mtMz9RD2l+oRjeuNypFOJmy3cSAUi7wi8R5yb1lWEWaZdVdX+tPeIBsfvgXKPOBC57NVBwV0eiGdHzJUKhn/20XEvvZjJhpwzrt4IkW+Zn7sLsg8g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1704172565">
      <SignedProperties Id="SignedProperties-275533267">
        <SignedSignatureProperties>
          <SigningTime>2019-02-06T08:20:01.164Z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2019-02-06T08:20:01.1Z</Value>
        </SignatureTime>
      </ds:SignatureProperty>
    </ds:SignatureProperties>
  </ds:Object>
</ds:Signature>
</file>

<file path=_xmlsignatures/sig1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BGYi1V2InX/AIiUDQyuOM/YnmCk=</ds:DigestValue>
    </ds:Reference>
    <ds:Reference Type="http://uri.etsi.org/01903#SignedProperties" URI="#SignedProperties-1147379795">
      <ds:DigestMethod Algorithm="http://www.w3.org/2000/09/xmldsig#sha1"/>
      <ds:DigestValue>E9ySMhjlWhoJy5Mmaw4a28fZZiI=</ds:DigestValue>
    </ds:Reference>
  </ds:SignedInfo>
  <ds:SignatureValue>ZSmYXhBAM8+3TVEBA1UBqWvk/SlbPVHMzLQ/hiXVoFCv4HoR8w1Vjp6IHFokdyOwH/2EAFdPfybcJXFOT9XxT0oITOEEL1sf51e0eupDxK7BcTaJePZirIuJdFnIjqnNswVSCLOU8BApEQwPhi4DT5Wfup5WvhSg9hvze2t8djtS70i5q9bZU7qG6kl7QR3EwBzpBvCD2SRfLWuIVjLr/ZQKW6tmEZr0r3optjyc9cWfMlGJD80zpcqPnIEML+QTPuxeB9C/5gFE7gvjq1HBJLcQgR+761Jdt619K0ee61Me26tIvvHahWnD7XMObIauKNRQZi4G3l/iC95NdpPry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443829663">
      <SignedProperties Id="SignedProperties-1147379795">
        <SignedSignatureProperties>
          <SigningTime>2019-02-06T13:33:17.367Z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2019-02-06T13:33:17.3Z</Value>
        </SignatureTime>
      </ds:SignatureProperty>
    </ds:SignatureProperties>
  </ds:Object>
</ds:Signature>
</file>

<file path=_xmlsignatures/sig1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e6aX0cYhJi5LCKRBriGWmwJ3y5k=</ds:DigestValue>
    </ds:Reference>
    <ds:Reference Type="http://uri.etsi.org/01903#SignedProperties" URI="#SignedProperties-70284701">
      <ds:DigestMethod Algorithm="http://www.w3.org/2000/09/xmldsig#sha1"/>
      <ds:DigestValue>jMKITT5Ig1CCkw0EtZPxcpql0TA=</ds:DigestValue>
    </ds:Reference>
  </ds:SignedInfo>
  <ds:SignatureValue>Kw1tXYvoOhMkP8FLa2xMGHqxAP2JUh0xUUhPT20sPrN+ZfOgbgNe2gO+wJZhF+aaFVKvsFPcoNN7v7jT5woXGY3q1kUV4mgX1IF8B6ZGqfUVZL2rbOmNzFMdNIva7YSemVrPO2PhXZpMnlyS50qYqNeMQLFgCkvWCi8BSRTWld+kmbf23/FcDlVQxgTEV/f8ZmTWX7icwS4Hh90S3bPd6CKNB9SaCO2t/XCEu9ibcfYLGnT8sYyLzoFIqfDgVeERgR2GX98lYlp+DXWv1ZshUk4Db7bY6PkXjaPTHgx75p6dH1F3usYoaIwbNn10Br3BI3+YNEHMQQAKRogSR77/y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314386583">
      <SignedProperties Id="SignedProperties-70284701">
        <SignedSignatureProperties>
          <SigningTime>2019-03-28T09:54:10.158Z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2019-03-28T09:54:10.2Z</Value>
        </SignatureTime>
      </ds:SignatureProperty>
    </ds:SignatureProperties>
  </ds:Object>
</ds:Signature>
</file>

<file path=_xmlsignatures/sig1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t5ynZ5VLq3oDfgn0e9P/r8FWafU=</ds:DigestValue>
    </ds:Reference>
    <ds:Reference Type="http://uri.etsi.org/01903#SignedProperties" URI="#SignedProperties-1718546896">
      <ds:DigestMethod Algorithm="http://www.w3.org/2000/09/xmldsig#sha1"/>
      <ds:DigestValue>SvSnnb8Ilcc8cFIqlBh2nw5Oh04=</ds:DigestValue>
    </ds:Reference>
  </ds:SignedInfo>
  <ds:SignatureValue>rCIEpQOJPccFBS5bcK2+qYI0BCPwMCJXaA6MxcmMJWITicS2EyltigtozyyDVYJyFuRLx2rHNkQMfsfnjUKPa3Y6yvm4QNKMvTGty/9lt9LTRJw3GNR3MiFz86SsiIE3qsbgn9kjr0M0XJ+zYIOAnplT0CrB7NTvSJ84QH2NpWC7BswmIRydn6yFpTdy1dJiYhz1sGmiQYjQeQMf/9F+p3u2vuYyf2o2xTlGeahu1a9GNa0HexIxP3UO/JWpH4jAttRAAqTBRiOUpnRdkFq8ByBkraAxAJ3ovX5DRNwy7KN2NyIk1KmvzVUj9Loiet9eN9lM6DcH9S/O3WEIbpR+tA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993314738">
      <SignedProperties Id="SignedProperties-1718546896">
        <SignedSignatureProperties>
          <SigningTime>2019-05-30T12:39:31.513Z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2019-05-30T12:39:31.5Z</Value>
        </SignatureTime>
      </ds:SignatureProperty>
    </ds:SignatureProperties>
  </ds:Object>
</ds:Signature>
</file>

<file path=_xmlsignatures/sig1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+8jFvn4gjkQmvhj5licUwPoLYhw=</ds:DigestValue>
    </ds:Reference>
    <ds:Reference Type="http://uri.etsi.org/01903#SignedProperties" URI="#SignedProperties-81019731">
      <ds:DigestMethod Algorithm="http://www.w3.org/2000/09/xmldsig#sha1"/>
      <ds:DigestValue>K4GUzI4p47AFxPLP99a2e6IlWkg=</ds:DigestValue>
    </ds:Reference>
  </ds:SignedInfo>
  <ds:SignatureValue>v0azWZBEmtXAQn+wwZ6q1v17c8M2Wa0RQpE3VfNLxGoE7UJSdolSdYRvkdYevTsQ7XYiOx/XcbDy2I4/PcTr1G7NAiQsP/l7szV506fVY+aSTmDzTn4y6GwYfb4f8/5252GHMU3evBiB/wdMJPrOABHImN4vjgDFhL9B9V4/lYZ4Zq1gOpex6G13C67ATjsULgp/AAYYdbVM1h7SCqr8+qlQCYh2Wm8FwzOr/fJgr2j+B2LlQxDJki2RN+3bGz+1PJKqoeQ34D+0O1hTsGYwZ+gsje0U9Y4D5IrguLceoKppF3shQ2pxcpcCoNz55beh7ZZQ091z88JLK0m04ylh3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147011376">
      <SignedProperties Id="SignedProperties-81019731">
        <SignedSignatureProperties>
          <SigningTime>2019-06-12T14:17:54.809Z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2019-06-12T14:17:54.8Z</Value>
        </SignatureTime>
      </ds:SignatureProperty>
    </ds:SignatureProperties>
  </ds:Object>
</ds:Signature>
</file>

<file path=_xmlsignatures/sig1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5fXn3HQtfoNw9puMXQhVHq5G/Ok=</ds:DigestValue>
    </ds:Reference>
    <ds:Reference Type="http://uri.etsi.org/01903#SignedProperties" URI="#SignedProperties-706305416">
      <ds:DigestMethod Algorithm="http://www.w3.org/2000/09/xmldsig#sha1"/>
      <ds:DigestValue>0uAhyZzARFOj2+fYwFODV0ljahQ=</ds:DigestValue>
    </ds:Reference>
  </ds:SignedInfo>
  <ds:SignatureValue>R3wNNbAeNAG6Hfm53n6BbBDkXl9XooY/Lrc+2aUhMFCnoyVA7wwgb5ygsVQxo5bbs80jjQrwkDPoHaux0oRV00JkLrc+0TVvUZCwsovklrsuzhfT2ZO1t9EzihHH7qW4wHeAnfahmP1ybhWKQJXyqtuWXW1F1lv2VrUa/5OqtcuALV/VlDujodzAV+uS7KEdI7tK09HqMEmZZInfncgRIvd0z9zyNhW9NjZH5Snr2JgTmA7gVzxBxAlzT5dFsQY8E3ZSVPtPjXhzFw+h6wd944rxlwmY9ePrWIapGAzTOltWHkFq4hzw07BIXp+NwuhoYE6oHI5Xth5wdW/wq8AQb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69324336">
      <SignedProperties Id="SignedProperties-706305416">
        <SignedSignatureProperties>
          <SigningTime>2019-06-14T13:53:23.987Z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2019-06-14T13:53:24.0Z</Value>
        </SignatureTime>
      </ds:SignatureProperty>
    </ds:SignatureProperties>
  </ds:Object>
</ds:Signature>
</file>

<file path=_xmlsignatures/sig1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bIXyMXmq7l+nabbAKQd0t4pLK6U=</ds:DigestValue>
    </ds:Reference>
    <ds:Reference Type="http://uri.etsi.org/01903#SignedProperties" URI="#SignedProperties-652262397">
      <ds:DigestMethod Algorithm="http://www.w3.org/2000/09/xmldsig#sha1"/>
      <ds:DigestValue>gAAQAthXp5D+UXf2wYFRY27kDQ8=</ds:DigestValue>
    </ds:Reference>
  </ds:SignedInfo>
  <ds:SignatureValue>VWoxfYN/7QpceNeczKUJOaDWaiOSHBQE9tP7jPQWw5xp5Gyil8zW5NAf9RSbQcecp2RQgX3wtR3ioJpEYVRh+28uAudjqR13bmMOwi0DObMY0PJNWII6yIUv5YLFmPwqJbSYmh9m78TqezKgB+H9B1PIkhLlJNoPzzWf3zRta55KShmgNufZyl/bEpKlxfUeRqA5oekdEtk4cNUz8u1NI+Z+GXqZnAcPT/8r0wizl4BKYQNxpSBPVUI0Qmfv+tTwYV/H8A9hjNTI+V2DWKfYlM2hmOrzjGWdXu7s8EHaK1Af6JEYN+QP6iqJGUjd7P8KMuqsResrXrI1oVF53PL5+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542448751">
      <SignedProperties Id="SignedProperties-652262397">
        <SignedSignatureProperties>
          <SigningTime>2019-06-19T11:52:34.650Z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2019-06-19T11:52:34.6Z</Value>
        </SignatureTime>
      </ds:SignatureProperty>
    </ds:SignatureProperties>
  </ds:Object>
</ds:Signature>
</file>

<file path=_xmlsignatures/sig1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PPL1hxkj3+r69RW4CiK7vuAD6QM=</ds:DigestValue>
    </ds:Reference>
    <ds:Reference Type="http://uri.etsi.org/01903#SignedProperties" URI="#SignedProperties-627865015">
      <ds:DigestMethod Algorithm="http://www.w3.org/2000/09/xmldsig#sha1"/>
      <ds:DigestValue>njy296XCxN27wdAmgeNvtkfOimg=</ds:DigestValue>
    </ds:Reference>
  </ds:SignedInfo>
  <ds:SignatureValue>HZ23Gj3Nc6jlxtF4K3KTMvuCW9gSlo2SDPqt5AIJn8ay43rHZSkmkiLppHrX/XDKBGmYpSLulNWpUDaOeF0cdz7DQe8ujbJR82Guja6FBZAkmuC8GWoeugucZ22Y1mO2AtwGAlSNqVM+XKHH/GUN6GHV20fOsGtmIGvGKiYfMTd0x9RMLWZsA5AxkngtlHArE2xo/oijuP44DarFQePPCixkErSidlLn4/RDkfV3JlcgcHhIV1IA9ajA+LclIb9UiK2UdeiDmyI2J9crB3uDNI1P/Utx22K/168bWYTrmXKmFWgvkBMs5Jh2JU1MOjSEyr2YEsb2lqfSnbU4FQzXu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618877627">
      <SignedProperties Id="SignedProperties-627865015">
        <SignedSignatureProperties>
          <SigningTime>2019-07-15T06:55:46.209Z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2019-07-15T06:55:46.2Z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6iERP1UPOaE+jgLn0OpThxQjqkY=</ds:DigestValue>
    </ds:Reference>
    <ds:Reference Type="http://uri.etsi.org/01903#SignedProperties" URI="#SignedProperties-1116772575">
      <ds:DigestMethod Algorithm="http://www.w3.org/2000/09/xmldsig#sha1"/>
      <ds:DigestValue>oPJAI6vZwmChla64DNcJbI99grE=</ds:DigestValue>
    </ds:Reference>
  </ds:SignedInfo>
  <ds:SignatureValue>SqTIuW811flIa6fZTG51ulGgRvRLlwIK7ft6kts0m9wwzp4PrRLXG3o0HxqxDRnvPZe37zK3xg+NrGGjdErLDePdari1odjHVMmbkb+grWYoN1OJXEaIVSl+d+MklShBYyfPnCx3Sv/uCAlL5l8B910d2ECgJPcHnOf9ZjxfkXMrw97Cx0LqdQqUsrfyift+CU8Kbao3Ucr8fqSb/CjhLnedIdnTdREtzRexoqQbO7OHGQNTz10kxfAJyZf+fj/gFWHix0ld8ixXB+K05eaKlvLuko+CMdp6rhfpCJSohZu9sCYMQb0kf1yezTdQlYDZ3+c+UDvhC2V+f/TYkrXYZ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909552282">
      <SignedProperties Id="SignedProperties-1116772575">
        <SignedSignatureProperties>
          <SigningTime>2018-01-08T07:49:26.779Z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2018-01-08T07:49:26.7Z</Value>
        </SignatureTime>
      </ds:SignatureProperty>
    </ds:SignatureProperties>
  </ds:Object>
</ds:Signature>
</file>

<file path=_xmlsignatures/sig2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Zgvz0IIQzVYesMdVozUpmsLTD/s=</ds:DigestValue>
    </ds:Reference>
    <ds:Reference Type="http://uri.etsi.org/01903#SignedProperties" URI="#SignedProperties-1342536898">
      <ds:DigestMethod Algorithm="http://www.w3.org/2000/09/xmldsig#sha1"/>
      <ds:DigestValue>FhV/LRvVUctXL9E9sg3SUfxCO5M=</ds:DigestValue>
    </ds:Reference>
  </ds:SignedInfo>
  <ds:SignatureValue>U7EIKxOydk6KjyjXbqCffDIrTS/Hs/zFwLyD6/WBtfVqPl7XQs+J6VkS2jEHb3e0xf+epjt5ddz6AAkLZvgmSsw+LQE6sbLOAzGwwZLEpQ0EyuKAigmxJ1Jugy2Q2Q5M3JRYk2rm3Cq4nR8FKNSVI6n8f+wniNaOl6oC9uBppmEwiBNQ2qTTreblpo7FvQKKIG7DCoBT3E/qy5fgUnJz0QeS4HR1mt9/HxyzKT7Ow8OK8tYpFg/sgxsasBgT5SwBl7Ar71OUJuxr1aAeogahDnPv2KD5/Iu/zvgFxwU8D+cFmpqtfuaE0sg/O3GyBieMPsgPoEUT7Qu+jJv4kgG1A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112997195">
      <SignedProperties Id="SignedProperties-1342536898">
        <SignedSignatureProperties>
          <SigningTime>2019-09-17T06:33:27.153Z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2019-09-17T06:33:27.1Z</Value>
        </SignatureTime>
      </ds:SignatureProperty>
    </ds:SignatureProperties>
  </ds:Object>
</ds:Signature>
</file>

<file path=_xmlsignatures/sig2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mm1rx2pZUncgTuWpZpkW1qiJziI=</ds:DigestValue>
    </ds:Reference>
    <ds:Reference Type="http://uri.etsi.org/01903#SignedProperties" URI="#SignedProperties-2095037083">
      <ds:DigestMethod Algorithm="http://www.w3.org/2000/09/xmldsig#sha1"/>
      <ds:DigestValue>0NBQy+JyPTVHm1bx2OoJSUd/wWk=</ds:DigestValue>
    </ds:Reference>
  </ds:SignedInfo>
  <ds:SignatureValue>X/J6+Sv5ZSSPjhBv9OP6sNOkLAenSob2hrr1FjGc6JFL9tFMes5oLkt1tLtqfIC3AQTWE14YZ68HQR9woCCfvNjHbmmLGU9JvBe8T0syQW+sXMtIaKOzMBCOtKkeqIzQurkDEDrys6qFTrmchpDNyLlZm9zMw5vLnNF6fm/l0zVDDdM2YbkgkKtF/glbdqyKmv9I8I3UjjaBcDRl29x1lqDesBr6qnxiLWC4Zftko827NKHkbNYnJwXz1/e11fa31kYAWDyP9bttkiXEl1kFbdeeQtY0Og3ercYSAQ+zpHyMiOz1sWQOlfbRF8od4vz9ViWm0z8ZF8EI+EaKoBu23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866085270">
      <SignedProperties Id="SignedProperties-2095037083">
        <SignedSignatureProperties>
          <SigningTime>2019-10-04T06:29:24.279Z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2019-10-04T06:29:24.3Z</Value>
        </SignatureTime>
      </ds:SignatureProperty>
    </ds:SignatureProperties>
  </ds:Object>
</ds:Signature>
</file>

<file path=_xmlsignatures/sig2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FiH/lXNuEmH/WhVjH0qnOANhQLc=</ds:DigestValue>
    </ds:Reference>
    <ds:Reference Type="http://uri.etsi.org/01903#SignedProperties" URI="#SignedProperties-312982010">
      <ds:DigestMethod Algorithm="http://www.w3.org/2000/09/xmldsig#sha1"/>
      <ds:DigestValue>gHnD+vDDvKIfV2zSz75CK7RWcQ8=</ds:DigestValue>
    </ds:Reference>
  </ds:SignedInfo>
  <ds:SignatureValue>2cKefdMODWcPWT/2JZ53YDho6EIAC/r7ocvgIJUXZAGbRyx3HIYX+LpbZ1zzfXkFbk9xIwKYvcwIYF1OjjhOkAfxOt6b8kQCWqIz0cLqwhjFKsIF4KP0RyzW+cxH5EK9LevyjedSrPrMeoOO0VWEvtV9cl7WuL9Fokdqe0+iAHT/eH0BU9pPWjJIq09Yn0+wd/Wq7GLXYHcmJ3oDg7+GXGoJKwKkB70o0hdOGCJYZYx/NPyw3t8mfS3Aadid6Z9W5z6DUOjgveao922TTLZPZg1ib1S2Et4qxSERnb52ocuS0yb0c0RyufhB8wGWbRlfefB8ZefcVoESHkrq8oqJ6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696823251">
      <SignedProperties Id="SignedProperties-312982010">
        <SignedSignatureProperties>
          <SigningTime>2019-10-22T09:42:46.435Z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2019-10-22T09:42:46.4Z</Value>
        </SignatureTime>
      </ds:SignatureProperty>
    </ds:SignatureProperties>
  </ds:Object>
</ds:Signature>
</file>

<file path=_xmlsignatures/sig2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8DN/9Y0NZaxS/4bK0Ek1uPgaOjY=</ds:DigestValue>
    </ds:Reference>
    <ds:Reference Type="http://uri.etsi.org/01903#SignedProperties" URI="#SignedProperties-1847934854">
      <ds:DigestMethod Algorithm="http://www.w3.org/2000/09/xmldsig#sha1"/>
      <ds:DigestValue>SBm5Oq53ZlBk0HWhrJuVgc91oso=</ds:DigestValue>
    </ds:Reference>
  </ds:SignedInfo>
  <ds:SignatureValue>bIyJAKxcaGsnv4/SoV4WiWdETJlTaV+4Cm6fpAkSf+OALnNpGMpJfg7Av7UHcw4NK2auwUq8ngzr9etnb2rgcllzKYOIhpy6LB9qXUNJ9UuirlvifWnagAKmDVvnIpOXtvAAQLoRjFMHiyKnmG0SOmAGDP+8Mu5n2YHSvDP95CPWXqNMWsyQ5ErmkF5hy1YkMphSxxmSM5XJLp3iCHS3HUM1wFLoJMVlH/noOnvRGssqrZ5ALlTz51UDlTnWB1Budqh075XXKjEpr36/DSX1frRE1w4iP1ku/ClZ0ZxMSvLVf+yTX7HR5BDalG4P4JC6dCbPcoO2RErq7rc3ItgWL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525252619">
      <SignedProperties Id="SignedProperties-1847934854">
        <SignedSignatureProperties>
          <SigningTime>2019-12-20T12:49:57.056Z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2019-12-20T12:49:57.0Z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Vp0PC9Wbn9952PjIl6Oh0UMDXLY=</ds:DigestValue>
    </ds:Reference>
    <ds:Reference Type="http://uri.etsi.org/01903#SignedProperties" URI="#SignedProperties-498751307">
      <ds:DigestMethod Algorithm="http://www.w3.org/2000/09/xmldsig#sha1"/>
      <ds:DigestValue>/B9nWYOupMm92wCacOImlklEgf4=</ds:DigestValue>
    </ds:Reference>
  </ds:SignedInfo>
  <ds:SignatureValue>kyvps6McHmd6P1aYLrC2RrxKKCX4Gg+e4SkgxM2/XL1HJb+Kv48tpFldPrIt+8zxAk6tiXbB7l6KPVxSjifvYCExoIbbwLYPL1zt5loSVg8/31Gs94eYNAyYMTtAmbQdAhQyJ/WZazVcnZ4m5xAB+65PEc/ppaLOiBzMiiBq9ct/l1fwVDk1/JqGxmnr23e+TxignxttLdetRL/ov5G04R1JeMeoCT9eDycP38sbNNnYwvLhkJpBkGTws3nhWoQrTBL1WO/RAd13/OOxe5Q3rrb1YFJ0OJ1VJdKT5JbpI3JE0lr12eiGUOjRC4VU3BUaOyGf3NeGGw6hnE1okogEn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78376892">
      <SignedProperties Id="SignedProperties-498751307">
        <SignedSignatureProperties>
          <SigningTime>2018-01-08T08:50:49.762Z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2018-01-08T08:50:49.7Z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IhxME6/Vp0d5kGX0k16PgBimAqo=</ds:DigestValue>
    </ds:Reference>
    <ds:Reference Type="http://uri.etsi.org/01903#SignedProperties" URI="#SignedProperties-287114810">
      <ds:DigestMethod Algorithm="http://www.w3.org/2000/09/xmldsig#sha1"/>
      <ds:DigestValue>btYvEUfir/FsCdh0VXoGeoCKbI4=</ds:DigestValue>
    </ds:Reference>
  </ds:SignedInfo>
  <ds:SignatureValue>f5Ofwn4cdFEmcngT9pJD9P4t7AyZCz78fTs9x7qunju2+Tr2BP4PAlnF0NHbe+dNNcMw7HwFjUleN7VQXlvZ1i2tuVuMsceZd2M4r6tIhVYAwdLFhcwQZy0fgxIGgVLT6IVBjN92yv4SKuN98ujuTQjbv2wMYYBFCtJjkcmffYRaqO1ZwBZmIWK0e05HwOSEHqzewPb67Bf8TwTYyLAeJQBHgBwjiwxqPnQFRZe+EkjNcCmUFzrVfaETbaAw5jsPQUIbsLqsvIM1JG1kxqisqK6C1ob+c/h4BX0UwjB+NS4ksMLzT9Co/dd10HK+PlXOLZoDkP3pdSEh33v3GRaTog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184041229">
      <SignedProperties Id="SignedProperties-287114810">
        <SignedSignatureProperties>
          <SigningTime>2018-01-22T07:53:07.963Z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2018-01-22T07:53:07.9Z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rTsafbxJNLk82ujyocZ6kKxM6HY=</ds:DigestValue>
    </ds:Reference>
    <ds:Reference Type="http://uri.etsi.org/01903#SignedProperties" URI="#SignedProperties-1984232700">
      <ds:DigestMethod Algorithm="http://www.w3.org/2000/09/xmldsig#sha1"/>
      <ds:DigestValue>WoPOxKy75CCsUHCeojcdjruK95w=</ds:DigestValue>
    </ds:Reference>
  </ds:SignedInfo>
  <ds:SignatureValue>MeAbqgOPtnWP5r7vzTCJOFhfEkGYz4JdYbzQ/M7r/3bw40KY8NAiRgUYpLqJ5gK14gdno6JocffwXicpmkYIJ4//otmXzR2VKYrPeNGRrfDa5hMMO9ZmkVAY7B06vUnzOeZxSskASevpm9L+uX/psy+hgpTOZ2iHKkWNBob8RyLZBnTS9bjED9H0JWzIvkT6LOmxDVuc5Dpg2f14S3NK6Xkp1eBYOg8sZSb1hBDAxzHBGPgmVjzS9yadrBorT7VdMh00VfzcLe4otks5o7WcAUNcuniU0H/hwAW12OmNy41PbkLEquIVjzvxJdzS2U1S82B5Uh/xc5/xlJOuxOGQC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81722638">
      <SignedProperties Id="SignedProperties-1984232700">
        <SignedSignatureProperties>
          <SigningTime>2018-03-19T08:25:09.278Z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2018-03-19T08:25:09.2Z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9atBkkh73GSkxiSjId2aWecH+Rc=</ds:DigestValue>
    </ds:Reference>
    <ds:Reference Type="http://uri.etsi.org/01903#SignedProperties" URI="#SignedProperties-605494256">
      <ds:DigestMethod Algorithm="http://www.w3.org/2000/09/xmldsig#sha1"/>
      <ds:DigestValue>k+hqOX1xJf1/4D8ahy6Rlgcrch8=</ds:DigestValue>
    </ds:Reference>
  </ds:SignedInfo>
  <ds:SignatureValue>fOGNEZ7IT54sb1ZgefycuXGkCM2do772TTb0rxoR5QWY5dK/shl3S0I2gyu6h6Td0zQgpbfGMQpx9YvkIjtQg/k7qqkgJTqkUT6UYL+yN/9+8yLOLjf6nIk7e/HcqjELL5XZc1i5NeBpK9zG3wKFaso7PgjfI0LpZLtdy3cgS8MBjQkxjcf0UK7nE3iazQJ55KVggfS66yEiId8miJZAVmJ/OdX5izwGz46VzgIsDlzCa2CDoR5DLkuuUakmeWKOiZiBxQnUb/kR0/t0tPFpBJADmh1j4C0umkbwKuRqBMReXSQmFLAPNeEMu8+zsyGy5YYrjH+NUEIqC3lTdUKg+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180638509">
      <SignedProperties Id="SignedProperties-605494256">
        <SignedSignatureProperties>
          <SigningTime>2018-11-19T10:05:58.245Z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2018-11-19T10:05:58.2Z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pAwaVZoFLO/zb3iZAGl8LvGUPJw=</ds:DigestValue>
    </ds:Reference>
    <ds:Reference Type="http://uri.etsi.org/01903#SignedProperties" URI="#SignedProperties-621980">
      <ds:DigestMethod Algorithm="http://www.w3.org/2000/09/xmldsig#sha1"/>
      <ds:DigestValue>knZBX9eHaZN0Y6I9X4AJC5MZbZQ=</ds:DigestValue>
    </ds:Reference>
  </ds:SignedInfo>
  <ds:SignatureValue>iqTa0GpeXbvAXNb+zfy6efsRtAUp4eldgpnugS0rjdQIDNiWQEw2CnBFIq69VvoKcJKzRxeszElt7POaQd0gvC9zOaLjy07E9LwbYHy0geA3mu8be9DohT0ewQChJ7qVe9zJVo9ybKKvBwRE6QX/ytXudpLs/npjcFehxEfLAssKNTSoukggITGSna9UX09bs+tZLOcQQXpaZvqrudbkWocRy593Rn6lKVuwQgwMNrglhs8OzWF7ctUy2eUTLPQiELcACVjfoi+N/aoz9FaQ+j+14u08d4b9GOdl3GafaH6ddrUHP/WpZyqx1uebaiVH4iccdsQXwe3Qn7sdD0yPFw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848169274">
      <SignedProperties Id="SignedProperties-621980">
        <SignedSignatureProperties>
          <SigningTime>2018-11-20T07:21:54.311Z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2018-11-20T07:21:54.3Z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763ukhjjVMlS+b2zdxcLYPdv/pE=</ds:DigestValue>
    </ds:Reference>
    <ds:Reference Type="http://uri.etsi.org/01903#SignedProperties" URI="#SignedProperties-632252657">
      <ds:DigestMethod Algorithm="http://www.w3.org/2000/09/xmldsig#sha1"/>
      <ds:DigestValue>B2SDBiIbyGfxsUTQYw1hRJ9zqPY=</ds:DigestValue>
    </ds:Reference>
  </ds:SignedInfo>
  <ds:SignatureValue>QOg/pJWigrW9E4LFEKVfIGRKP2WIn9eyF0kpyeKinwC49dHuUIULwHkD/WBKYKvUZgpgv/i0llUmOEPqfu9Of7DaFOTu640WxiG77mvKB37XCYewPUTHzcJJp9muX6xpGNRVs5SF8Ds8tk+xggN+5T0ysBh6W7NgIBSvvqXXT5XCT5dAnrYjHPwC4WOjED2hWb33xj53dHCB7SSnH/i2JzlKaeAR4W0HZpwqP3I3LJ3sUQ5YvXYZqueSgh5p3EfoDmaDBWEKuqCexpN9sIP3EW0Loci3yIp+Pat8nT+XsS4h2ZYkIKTByk7YZccI9J4Rf/TVNdvXV8pknR1/ou/o6w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570355025">
      <SignedProperties Id="SignedProperties-632252657">
        <SignedSignatureProperties>
          <SigningTime>2018-12-11T11:15:06.297Z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2018-12-11T11:15:06.2Z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vfFWm1V56rWEXWjTSdadLr2ZgQs=</ds:DigestValue>
    </ds:Reference>
    <ds:Reference Type="http://uri.etsi.org/01903#SignedProperties" URI="#SignedProperties-1844802618">
      <ds:DigestMethod Algorithm="http://www.w3.org/2000/09/xmldsig#sha1"/>
      <ds:DigestValue>S82L/Wvbt+rBbxg1lQ18drAWjN8=</ds:DigestValue>
    </ds:Reference>
  </ds:SignedInfo>
  <ds:SignatureValue>i2sEkzD+ISm/yyxzrYhVgFuxml2WSsgPA9mBtyS4XTzTc9f4csJCdXwLjx2zGVv/XExUv70pIYiCF6RGK2FyOB0RQs8L0IdnWHqc0dAiAeFkvg/gbKCSk2fVjX3rjE7a/mL/L5j2qjxNgSuodjjPEy/9GLQNYKpRXrcJKAh6P8HxRJYrjD3onujg5cpOGcol2Qhjc7dPMhE7qxMu30BjVZNlB2ZHvDN3iH5QPHxP5UJOX9keNgx/YiFk86suChZdfQpTeyJN5yST0NIrDxA7Z/ytTcfr3/yUcRyZalauoT2jpgktT2IWCP/Ef/Qib7e5yIFsxjqTTX/k5CgIzVEDU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115086406">
      <SignedProperties Id="SignedProperties-1844802618">
        <SignedSignatureProperties>
          <SigningTime>2018-12-14T11:59:08.805Z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2018-12-14T11:59:08.8Z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