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TargetMode="Internal"/><Relationship Id="rId2" Type="http://schemas.openxmlformats.org/officeDocument/2006/relationships/extended-properties" Target="docProps/app.xml" TargetMode="Internal"/><Relationship Id="rId3" Type="http://schemas.openxmlformats.org/package/2006/relationships/metadata/core-properties" Target="docProps/core.xml" TargetMode="Internal"/><Relationship Id="rId4" Type="http://schemas.openxmlformats.org/officeDocument/2006/relationships/custom-properties" Target="docProps/custom.xml" TargetMode="Internal"/><Relationship Id="idRel1" Type="http://schemas.openxmlformats.org/package/2006/relationships/digital-signature/origin" Target="_xmlsignatures/origin.sigs" TargetMode="Interna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Aneks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do porozumienia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rPr>
          <w:b/>
        </w:rPr>
        <w:t>ANEKS DO POROZUMIENIA z dnia 15.08.2008 r.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/>
        </w:rPr>
        <w:t>Zawarty pomiędzy Gminą Górno reprezentowaną przez Wójta Gminy  Przemysława Łysaka, a Miastem i Gminą Bodzentyn reprezentowaną przez Burmistrza Dariusza Skibę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/>
        </w:rPr>
        <w:t>w dniu 29.12.2015r.</w:t>
      </w:r>
      <w:r w:rsidRPr="00737F6A">
        <w:rPr>
          <w:b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Na podstawie art.74 ust.1 ustawy z dnia 08.03.1990 r. o samorządzie gminnym (tekst  jednolity Dz.U. z 2015 r., poz.1515) oraz art.18 ust.1 pkt 5 ustawy o pomocy społecznej (tekst jednolity Dz.U. z 2015 r. poz. 163 ze zm.), w związku z §7 ust. 4 Rozporządzenia Ministra Pracy i Polityki Społecznej z dnia 4 grudnia 2014 r. w sprawie środowiskowych domów samopomocy (Dz.U. z 2014 r., Nr 238 poz.1752) oraz Uchwały Rady Gminy w Górnie Nr XIX/101/08 z dnia 17 marca 2008 r. w sprawie przyjęcia porozumienia dotyczącego zasad współpracy Gminy Górno z Miastem i Gminą Bodzentyn w sprawie uczestnictwa osób niepełnosprawnych zamieszkałych na terenie Miasta i Gminy Bodzentyn w Środowiskowym Domu Samopomocy w Woli Jachowej,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/>
        </w:rPr>
        <w:t>strony porozumienia wprowadzają następujące zmiany:</w:t>
      </w:r>
      <w:r w:rsidRPr="00737F6A">
        <w:rPr>
          <w:b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1. </w:t>
      </w:r>
      <w:r w:rsidRPr="00737F6A">
        <w:rPr>
          <w:b w:val="0"/>
        </w:rPr>
        <w:t>W §2  ust.5 porozumienia otrzymuje brzmienie 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„</w:t>
      </w:r>
      <w:r w:rsidRPr="00737F6A">
        <w:rPr>
          <w:b w:val="0"/>
        </w:rPr>
        <w:t>Wystawianie noty obciążeniowej za dożywianie uczestników terapii zajęciowych i rehabilitacji w ŚDS w Woli Jachowej w ciągu 7 dni po zakończonym miesiącu kalendarzowym. Koszt wyżywienia uczestników w ŚDS w Woli Jachowej wynosi dla l uczestnika 5 zł ( słownie: pięć złotych) dziennie w okresie od dnia 01.01.2016 r. do 31.12.2016 r.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2. </w:t>
      </w:r>
      <w:r w:rsidRPr="00737F6A">
        <w:rPr>
          <w:b w:val="0"/>
        </w:rPr>
        <w:t>W §5 porozumienie otrzymuje brzmienie :</w:t>
      </w:r>
      <w:r w:rsidRPr="00737F6A">
        <w:rPr>
          <w:b w:val="0"/>
        </w:rPr>
        <w:t> </w:t>
      </w:r>
    </w:p>
    <w:p w:rsidR="00261A16" w:rsidRPr="00737F6A" w:rsidP="00737F6A">
      <w:pPr>
        <w:pStyle w:val="NIEARTTEKSTtekstnieartykuowanynppodstprawnarozplubpreambua"/>
        <w:rPr>
          <w:b w:val="0"/>
        </w:rPr>
      </w:pPr>
      <w:r w:rsidRPr="00737F6A">
        <w:rPr>
          <w:b w:val="0"/>
        </w:rPr>
        <w:t>„</w:t>
      </w:r>
      <w:r w:rsidRPr="00737F6A">
        <w:rPr>
          <w:b w:val="0"/>
        </w:rPr>
        <w:t>Porozumienie zostaje zawarte na okres od 01.01.2016 r. do 31.12.2016 r. z możliwością przedłużenia na dalszy czas nieoznaczony</w:t>
      </w:r>
      <w:r w:rsidRPr="00737F6A">
        <w:rPr>
          <w:b w:val="0"/>
        </w:rPr>
        <w:t>”</w:t>
      </w:r>
      <w:r w:rsidRPr="00737F6A">
        <w:rPr>
          <w:b w:val="0"/>
        </w:rPr>
        <w:t>.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3. </w:t>
      </w:r>
      <w:r w:rsidRPr="00737F6A">
        <w:rPr>
          <w:b w:val="0"/>
        </w:rPr>
        <w:t>Pozostałe postanowienia pozostają bez zmian.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  <w:r w:rsidRPr="00737F6A">
        <w:rPr>
          <w:b w:val="0"/>
        </w:rPr>
        <w:t>§ 4. </w:t>
      </w:r>
      <w:r w:rsidRPr="00737F6A">
        <w:rPr>
          <w:b w:val="0"/>
        </w:rPr>
        <w:t>Aneks do Porozumienia został sporządzony w czterech jednobrzmiących egzemplarzach, po dwa dla każdej ze stron.</w:t>
      </w:r>
      <w:r w:rsidRPr="00737F6A">
        <w:rPr>
          <w:b w:val="0"/>
        </w:rPr>
        <w:t> </w:t>
      </w:r>
    </w:p>
    <w:p w:rsidR="00261A16" w:rsidRPr="00737F6A" w:rsidP="00737F6A">
      <w:pPr>
        <w:pStyle w:val="ARTartustawynprozporzdzenia"/>
        <w:rPr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Wójt Gminy Górno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mgr P. Łysak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b w:val="0"/>
              </w:rPr>
            </w:pPr>
            <w:r w:rsidRPr="00737F6A">
              <w:rPr>
                <w:b w:val="0"/>
              </w:rPr>
              <w:t>Burmistrz Miasta i Gminy Bodzentyn</w:t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br/>
            </w:r>
            <w:r w:rsidRPr="00737F6A">
              <w:rPr>
                <w:b w:val="0"/>
              </w:rPr>
              <w:t>mgr inż. D. Skiba</w:t>
            </w:r>
          </w:p>
        </w:tc>
      </w:tr>
    </w:tbl>
    <w:p w:rsidR="00261A16" w:rsidRPr="00737F6A" w:rsidP="00737F6A">
      <w:pPr>
        <w:pStyle w:val="ARTartustawynprozporzdzenia"/>
        <w:rPr>
          <w:b w:val="0"/>
        </w:rPr>
      </w:pPr>
      <w:bookmarkStart w:id="0" w:name="_GoBack"/>
      <w:bookmarkEnd w:id="0"/>
    </w:p>
    <w:sectPr w:rsidSect="001A7F15">
      <w:headerReference w:type="default" r:id="rId6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header" Target="header1.xml" /><Relationship Id="rId7" Type="http://schemas.openxmlformats.org/officeDocument/2006/relationships/glossaryDocument" Target="glossary/document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&#65279;<?xml version="1.0" encoding="utf-8"?><Relationships xmlns="http://schemas.openxmlformats.org/package/2006/relationships"><Relationship Id="idRel1" Type="http://schemas.openxmlformats.org/package/2006/relationships/digital-signature/signature" Target="sig1.xml" TargetMode="Internal"/><Relationship Id="idRel2" Type="http://schemas.openxmlformats.org/package/2006/relationships/digital-signature/signature" Target="sig2.xml" TargetMode="Internal"/><Relationship Id="idRel3" Type="http://schemas.openxmlformats.org/package/2006/relationships/digital-signature/signature" Target="sig3.xml" TargetMode="Internal"/></Relationships>
</file>

<file path=_xmlsignatures/sig1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xAJ7bFvJN6JNi9yrgfyVEAxO2JE=</ds:DigestValue>
    </ds:Reference>
    <ds:Reference Type="http://uri.etsi.org/01903#SignedProperties" URI="#SignedProperties-880726088">
      <ds:DigestMethod Algorithm="http://www.w3.org/2000/09/xmldsig#sha1"/>
      <ds:DigestValue>GOC2qeQ4vA30P2pzsgq14023GzY=</ds:DigestValue>
    </ds:Reference>
  </ds:SignedInfo>
  <ds:SignatureValue>IFVY3QgKZfyoC5eb5uzjrVvxGq3SZiNTxvpVmTpq3LAkiqzNRB2xzVnzgAWymATmJJX6VUUcaFXtsd1QbkAdaqvjfKhAmbcbyn1BvMyFVCpsywL9Zk8BAmEdQGVWARj5nUThGaIBER83XwqdLTdv84H2S82dztPeJOYyheJpy5zEC860k23YWpGRnwQh6nic+ly3Fz9yU5w+OdI8MFO/Lb8WXsPAGSYNlTiFjULlQOUn7yIteVgz9VzaHicDwmJ8I1JXs2fsTy3PjpUiCvwGYCyKNpWGDA6V9gtc3Q2nntonIv68OdTTLXOs2G2h78Lo1ke+zkHZf4dQ6VwOS9PnhA==</ds:SignatureValue>
  <ds:KeyInfo>
    <ds:KeyValue>
      <ds:RSAKeyValue>
        <ds:Modulus>kXOVty049u1RXwmYMMScYej2SRGObu7FqkrkwvdoZvwwV3n7YFbqM4d+PDOGn/qvIgjGRJU4CjHvkt1G8gl5FLeeQSkw3f+oUQ8cPdSDNquujlOOqZ+a2cioeZbXDURYW7M8EmsQL1rke9s9/ANpiFk/K3ICUA6dXYzJA/cvOIRhGRxiMRDohTFeHJxHICnIk+0abwz7IFgxYCehtLtplawC/L7/ImSXRnVklta5U8urKN5MQxe63ZZNk0UHHDf+zEBJQVgBKe1SCG5wcFSVgTaTDj6Naw5Gfu5Ye86DD9ZiSsMupYK4lmzFv04iCiMwbgmoh0K6l04Y6GtQNr3UsQ==</ds:Modulus>
        <ds:Exponent>AQAB</ds:Exponent>
      </ds:RSAKeyValue>
    </ds:KeyValue>
    <ds:X509Data>
      <ds:X509Certificate>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lBgNVHREEHjAcgRphZG1pbmlzdHJhdG9yQGJvZHplbnR5bi5wb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eCpykYhk2Wq39U+f3IyZudEDIGIYyCMb4/zV7ama1350CyMnN/5SFUlWYUYsM60IebbSiI+PeWCPVw7o+EASMzrwtjilFDvtiN2dsyJZ3wji8DdxrHnlj7vOeIMtR4MBzM1jASXLG2+QP0X3sxNSXLpejGY+3EB7J+49iVTB4gkAchRpqGVXR4sgWOKrdiP7VViUJTdUzzICPUQIL8lRIMBwZ0b9ldgeK17WVyB2HzCJcPM58a8vm159Q05S7fGbulTC4EC9AFLMqwpVVLivUgijqBXS2WwVCQ4809N5iSy9DsQV7hsNpV1fJW/z4DfJ9xhx7GUSgs8QOwtzlib3AA==</ds:X509Certificate>
    </ds:X509Data>
  </ds:KeyInfo>
  <ds:Object>
    <QualifyingProperties xmlns="http://uri.etsi.org/01903/v1.3.2#" Target="#Signature-921455167">
      <SignedProperties Id="SignedProperties-880726088">
        <SignedSignatureProperties>
          <SigningTime>2017-01-16T13:32:53.575Z</SigningTime>
          <SigningCertificate>
            <Cert>
              <CertDigest>
                <ds:DigestMethod Algorithm="http://www.w3.org/2000/09/xmldsig#sha1"/>
                <ds:DigestValue>XHDY5uDvHsUVC1kc4VzpRDz27os=</ds:DigestValue>
              </CertDigest>
              <IssuerSerial>
                <ds:X509IssuerName>2.5.4.5=Nr wpisu: 6, CN=COPE SZAFIR - Kwalifikowany, O=Krajowa Izba Rozliczeniowa S.A., C=PL</ds:X509IssuerName>
                <ds:X509SerialNumber>378623916625431261963599200080065013100543913995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+sL++b8WHhP6QVo1gkORIedB1r4=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2017-01-16T13:32:53.5Z</Value>
        </SignatureTime>
      </ds:SignatureProperty>
    </ds:SignatureProperties>
  </ds:Object>
</ds:Signature>
</file>

<file path=_xmlsignatures/sig2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47Bo9vnkkn/uG8Y4Hn/Gkg0fCPs=</ds:DigestValue>
    </ds:Reference>
    <ds:Reference Type="http://uri.etsi.org/01903#SignedProperties" URI="#SignedProperties-243806916">
      <ds:DigestMethod Algorithm="http://www.w3.org/2000/09/xmldsig#sha1"/>
      <ds:DigestValue>92jAM9XgxJPrOke/apfdKkBXqQk=</ds:DigestValue>
    </ds:Reference>
  </ds:SignedInfo>
  <ds:SignatureValue>G74KsJdsH+Tb0QR4cM0Q/Fe83bA2l5C5V2RrsHYRkrzHGGGM2BE55DPG26pGKYzrjKwKWBxI7NmOkheshgVNA+g5W1IgqKtwQT3Pmsrds14KphaKtH1LcWXjyaGjqQrPWNSfmDdEsNHszP3CnJq5WjtpFgE5vGsahKSx/uf6xhOqymMTRJhqXeiISPjzA3p6u48cviSUQqS1KsHHTBiKhPpqSNzwUrWcNzQG6OR7422c0kqTTxn2GaHAwoO267NmpNqKCyY7Di9g/gfYPhsGzQKIODK004cegLGEDaT7uab+i0CikhFx+pMAWuLkV7R/Zr3eHMntQoGltyZeYV54kQ==</ds:SignatureValue>
  <ds:KeyInfo>
    <ds:KeyValue>
      <ds:RSAKeyValue>
        <ds:Modulus>kXOVty049u1RXwmYMMScYej2SRGObu7FqkrkwvdoZvwwV3n7YFbqM4d+PDOGn/qvIgjGRJU4CjHvkt1G8gl5FLeeQSkw3f+oUQ8cPdSDNquujlOOqZ+a2cioeZbXDURYW7M8EmsQL1rke9s9/ANpiFk/K3ICUA6dXYzJA/cvOIRhGRxiMRDohTFeHJxHICnIk+0abwz7IFgxYCehtLtplawC/L7/ImSXRnVklta5U8urKN5MQxe63ZZNk0UHHDf+zEBJQVgBKe1SCG5wcFSVgTaTDj6Naw5Gfu5Ye86DD9ZiSsMupYK4lmzFv04iCiMwbgmoh0K6l04Y6GtQNr3UsQ==</ds:Modulus>
        <ds:Exponent>AQAB</ds:Exponent>
      </ds:RSAKeyValue>
    </ds:KeyValue>
    <ds:X509Data>
      <ds:X509Certificate>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lBgNVHREEHjAcgRphZG1pbmlzdHJhdG9yQGJvZHplbnR5bi5wb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eCpykYhk2Wq39U+f3IyZudEDIGIYyCMb4/zV7ama1350CyMnN/5SFUlWYUYsM60IebbSiI+PeWCPVw7o+EASMzrwtjilFDvtiN2dsyJZ3wji8DdxrHnlj7vOeIMtR4MBzM1jASXLG2+QP0X3sxNSXLpejGY+3EB7J+49iVTB4gkAchRpqGVXR4sgWOKrdiP7VViUJTdUzzICPUQIL8lRIMBwZ0b9ldgeK17WVyB2HzCJcPM58a8vm159Q05S7fGbulTC4EC9AFLMqwpVVLivUgijqBXS2WwVCQ4809N5iSy9DsQV7hsNpV1fJW/z4DfJ9xhx7GUSgs8QOwtzlib3AA==</ds:X509Certificate>
    </ds:X509Data>
  </ds:KeyInfo>
  <ds:Object>
    <QualifyingProperties xmlns="http://uri.etsi.org/01903/v1.3.2#" Target="#Signature-592372980">
      <SignedProperties Id="SignedProperties-243806916">
        <SignedSignatureProperties>
          <SigningTime>2017-01-30T08:02:58.173Z</SigningTime>
          <SigningCertificate>
            <Cert>
              <CertDigest>
                <ds:DigestMethod Algorithm="http://www.w3.org/2000/09/xmldsig#sha1"/>
                <ds:DigestValue>XHDY5uDvHsUVC1kc4VzpRDz27os=</ds:DigestValue>
              </CertDigest>
              <IssuerSerial>
                <ds:X509IssuerName>2.5.4.5=Nr wpisu: 6, CN=COPE SZAFIR - Kwalifikowany, O=Krajowa Izba Rozliczeniowa S.A., C=PL</ds:X509IssuerName>
                <ds:X509SerialNumber>378623916625431261963599200080065013100543913995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+sL++b8WHhP6QVo1gkORIedB1r4=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2017-01-30T08:02:58.1Z</Value>
        </SignatureTime>
      </ds:SignatureProperty>
    </ds:SignatureProperties>
  </ds:Object>
</ds:Signature>
</file>

<file path=_xmlsignatures/sig3.xml><?xml version="1.0" encoding="utf-8"?>
<ds:Signature xmlns:ds="http://www.w3.org/2000/09/xmldsig#" Id="idSignature1">
  <ds:SignedInfo>
    <ds:CanonicalizationMethod Algorithm="http://www.w3.org/TR/2001/REC-xml-c14n-20010315"/>
    <ds:SignatureMethod Algorithm="http://www.w3.org/2000/09/xmldsig#rsa-sha1"/>
    <ds:Reference Type="http://www.w3.org/2000/09/xmldsig#Object" URI="#idPackageObject">
      <ds:DigestMethod Algorithm="http://www.w3.org/2000/09/xmldsig#sha1"/>
      <ds:DigestValue>5iLfPvVaPFGKh37qeBy7UoMrTWc=</ds:DigestValue>
    </ds:Reference>
    <ds:Reference Type="http://uri.etsi.org/01903#SignedProperties" URI="#SignedProperties-1946778780">
      <ds:DigestMethod Algorithm="http://www.w3.org/2000/09/xmldsig#sha1"/>
      <ds:DigestValue>eMtrHjShWs1ndOcolLRTMDRhkrs=</ds:DigestValue>
    </ds:Reference>
  </ds:SignedInfo>
  <ds:SignatureValue>YRuwd1WnRbPMiQuX9WL/9BHR3BrNsWpSl9qWS8m3TofhKi2YWjN9qg4r0UTHjb+WZutySzn0yRKYfye2i67S4tBp3cDGQe1ylXF6/03uxcei00AVmvLFnoFbeCpUcNvmQ0hG1eR6xLlr4ULUFFAYTzAJFPqqQVHum/NQXHIaP2ONNHZGE8BtB0ngfbPmdMI9FHI+qF/IQ/vPedZyg5MQW1wXefylNG3OsyyHfRrdgQqdZEWux5aFu5eHSeivYfM8yG0pps6HZ2sJ0j9Hmh6O6iNpiksVdSwCq41arAR9frq2hHymhMLRyKrRoorAh6zWR16WCSVoT4s1CtGeShNnZg==</ds:SignatureValue>
  <ds:KeyInfo>
    <ds:KeyValue>
      <ds:RSAKeyValue>
        <ds:Modulus>kXOVty049u1RXwmYMMScYej2SRGObu7FqkrkwvdoZvwwV3n7YFbqM4d+PDOGn/qvIgjGRJU4CjHvkt1G8gl5FLeeQSkw3f+oUQ8cPdSDNquujlOOqZ+a2cioeZbXDURYW7M8EmsQL1rke9s9/ANpiFk/K3ICUA6dXYzJA/cvOIRhGRxiMRDohTFeHJxHICnIk+0abwz7IFgxYCehtLtplawC/L7/ImSXRnVklta5U8urKN5MQxe63ZZNk0UHHDf+zEBJQVgBKe1SCG5wcFSVgTaTDj6Naw5Gfu5Ye86DD9ZiSsMupYK4lmzFv04iCiMwbgmoh0K6l04Y6GtQNr3UsQ==</ds:Modulus>
        <ds:Exponent>AQAB</ds:Exponent>
      </ds:RSAKeyValue>
    </ds:KeyValue>
    <ds:X509Data>
      <ds:X509Certificate>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</ds:X509Certificate>
    </ds:X509Data>
  </ds:KeyInfo>
  <ds:Object>
    <QualifyingProperties xmlns="http://uri.etsi.org/01903/v1.3.2#" Target="#Signature-1432870864">
      <SignedProperties Id="SignedProperties-1946778780">
        <SignedSignatureProperties>
          <SigningTime>2017-01-30T08:28:40.771Z</SigningTime>
          <SigningCertificate>
            <Cert>
              <CertDigest>
                <ds:DigestMethod Algorithm="http://www.w3.org/2000/09/xmldsig#sha1"/>
                <ds:DigestValue>XHDY5uDvHsUVC1kc4VzpRDz27os=</ds:DigestValue>
              </CertDigest>
              <IssuerSerial>
                <ds:X509IssuerName>2.5.4.5=Nr wpisu: 6, CN=COPE SZAFIR - Kwalifikowany, O=Krajowa Izba Rozliczeniowa S.A., C=PL</ds:X509IssuerName>
                <ds:X509SerialNumber>378623916625431261963599200080065013100543913995</ds:X509SerialNumber>
              </IssuerSerial>
            </Cert>
          </SigningCertificate>
        </SignedSignatureProperties>
      </SignedProperties>
    </QualifyingProperties>
  </ds:Object>
  <ds:Object Id="idPackageObject">
    <ds:Manifest>
      <ds:Reference URI="/_rels/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6vF4imC/591krHhCiMuI7giv77w=</ds:DigestValue>
      </ds:Reference>
      <ds:Reference URI="/word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10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6"/>
            <RelationshipReference xmlns="http://schemas.openxmlformats.org/package/2006/digital-signature" SourceId="rId7"/>
            <RelationshipReference xmlns="http://schemas.openxmlformats.org/package/2006/digital-signature" SourceId="rId8"/>
            <RelationshipReference xmlns="http://schemas.openxmlformats.org/package/2006/digital-signature" SourceId="rId9"/>
          </ds:Transform>
          <ds:Transform Algorithm="http://www.w3.org/TR/2001/REC-xml-c14n-20010315"/>
        </ds:Transforms>
        <ds:DigestMethod Algorithm="http://www.w3.org/2000/09/xmldsig#sha1"/>
        <ds:DigestValue>ZuOxuo3/EqasRMphF8MIGH33pJ8=</ds:DigestValue>
      </ds:Reference>
      <ds:Reference URI="/word/document.xml?ContentType=application/vnd.openxmlformats-officedocument.wordprocessingml.document.main+xml">
        <ds:DigestMethod Algorithm="http://www.w3.org/2000/09/xmldsig#sha1"/>
        <ds:DigestValue>+sL++b8WHhP6QVo1gkORIedB1r4=</ds:DigestValue>
      </ds:Reference>
      <ds:Reference URI="/docProps/custom.xml?ContentType=application/vnd.openxmlformats-officedocument.custom-properties+xml">
        <ds:DigestMethod Algorithm="http://www.w3.org/2000/09/xmldsig#sha1"/>
        <ds:DigestValue>VpO1l/AZmE65hqtTChCVTlsqry0=</ds:DigestValue>
      </ds:Reference>
      <ds:Reference URI="/word/_rels/settings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</ds:Transform>
          <ds:Transform Algorithm="http://www.w3.org/TR/2001/REC-xml-c14n-20010315"/>
        </ds:Transforms>
        <ds:DigestMethod Algorithm="http://www.w3.org/2000/09/xmldsig#sha1"/>
        <ds:DigestValue>B8wTEKQ9W0n+1/dZwaBEIxUuvSc=</ds:DigestValue>
      </ds:Reference>
      <ds:Reference URI="/word/settings.xml?ContentType=application/vnd.openxmlformats-officedocument.wordprocessingml.settings+xml">
        <ds:DigestMethod Algorithm="http://www.w3.org/2000/09/xmldsig#sha1"/>
        <ds:DigestValue>uM2sPVEleWGBBEH9VIPBvokDnHs=</ds:DigestValue>
      </ds:Reference>
      <ds:Reference URI="/word/styles.xml?ContentType=application/vnd.openxmlformats-officedocument.wordprocessingml.styles+xml">
        <ds:DigestMethod Algorithm="http://www.w3.org/2000/09/xmldsig#sha1"/>
        <ds:DigestValue>xibTT2Fle/4utAGQQPU5XDCXNZI=</ds:DigestValue>
      </ds:Reference>
      <ds:Reference URI="/word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header1.xml?ContentType=application/vnd.openxmlformats-officedocument.wordprocessingml.header+xml">
        <ds:DigestMethod Algorithm="http://www.w3.org/2000/09/xmldsig#sha1"/>
        <ds:DigestValue>32VS7f+HmrUfZSnJzCjXe34X3PA=</ds:DigestValue>
      </ds:Reference>
      <ds:Reference URI="/word/glossary/_rels/document.xml.rels?ContentType=application/vnd.openxmlformats-package.relationships+xml">
        <ds:Transforms>
          <ds:Transform Algorithm="http://schemas.openxmlformats.org/package/2006/RelationshipTransform">
            <RelationshipReference xmlns="http://schemas.openxmlformats.org/package/2006/digital-signature" SourceId="rId1"/>
            <RelationshipReference xmlns="http://schemas.openxmlformats.org/package/2006/digital-signature" SourceId="rId2"/>
            <RelationshipReference xmlns="http://schemas.openxmlformats.org/package/2006/digital-signature" SourceId="rId3"/>
            <RelationshipReference xmlns="http://schemas.openxmlformats.org/package/2006/digital-signature" SourceId="rId4"/>
          </ds:Transform>
          <ds:Transform Algorithm="http://www.w3.org/TR/2001/REC-xml-c14n-20010315"/>
        </ds:Transforms>
        <ds:DigestMethod Algorithm="http://www.w3.org/2000/09/xmldsig#sha1"/>
        <ds:DigestValue>o5fuyZbM8tTEO7I/DpYncep92Ww=</ds:DigestValue>
      </ds:Reference>
      <ds:Reference URI="/word/glossary/document.xml?ContentType=application/vnd.openxmlformats-officedocument.wordprocessingml.document.glossary+xml">
        <ds:DigestMethod Algorithm="http://www.w3.org/2000/09/xmldsig#sha1"/>
        <ds:DigestValue>nYKOhM8XFKQAUCb6fCHQT2/np2E=</ds:DigestValue>
      </ds:Reference>
      <ds:Reference URI="/word/theme/theme1.xml?ContentType=application/vnd.openxmlformats-officedocument.theme+xml">
        <ds:DigestMethod Algorithm="http://www.w3.org/2000/09/xmldsig#sha1"/>
        <ds:DigestValue>0KqYzJFFouw+yjrjDvtK1iRqugE=</ds:DigestValue>
      </ds:Reference>
      <ds:Reference URI="/word/numbering.xml?ContentType=application/vnd.openxmlformats-officedocument.wordprocessingml.numbering+xml">
        <ds:DigestMethod Algorithm="http://www.w3.org/2000/09/xmldsig#sha1"/>
        <ds:DigestValue>ru5F3Rfc+STiQXWiQOQSAkmdhqo=</ds:DigestValue>
      </ds:Reference>
      <ds:Reference URI="/word/glossary/settings.xml?ContentType=application/vnd.openxmlformats-officedocument.wordprocessingml.settings+xml">
        <ds:DigestMethod Algorithm="http://www.w3.org/2000/09/xmldsig#sha1"/>
        <ds:DigestValue>81DvdZDjDOWvZ4UtGGKDL6YFE40=</ds:DigestValue>
      </ds:Reference>
      <ds:Reference URI="/word/glossary/webSettings.xml?ContentType=application/vnd.openxmlformats-officedocument.wordprocessingml.webSettings+xml">
        <ds:DigestMethod Algorithm="http://www.w3.org/2000/09/xmldsig#sha1"/>
        <ds:DigestValue>4MYYkBal2CtOxIJWoMkF+hw608E=</ds:DigestValue>
      </ds:Reference>
      <ds:Reference URI="/word/glossary/fontTable.xml?ContentType=application/vnd.openxmlformats-officedocument.wordprocessingml.fontTable+xml">
        <ds:DigestMethod Algorithm="http://www.w3.org/2000/09/xmldsig#sha1"/>
        <ds:DigestValue>KLW5rx0FCc0Qf+ms5mittNP5VK4=</ds:DigestValue>
      </ds:Reference>
      <ds:Reference URI="/word/glossary/styles.xml?ContentType=application/vnd.openxmlformats-officedocument.wordprocessingml.styles+xml">
        <ds:DigestMethod Algorithm="http://www.w3.org/2000/09/xmldsig#sha1"/>
        <ds:DigestValue>Np7n/v8+3qSuBz/mfs61/edzDd8=</ds:DigestValue>
      </ds:Reference>
    </ds:Manifest>
    <ds:SignatureProperties>
      <ds:SignatureProperty Id="idSignatureTime" Target="#idSignature1">
        <SignatureTime xmlns="http://schemas.openxmlformats.org/package/2006/digital-signature">
          <Format>YYYY-MM-DDThh:mm:ss.sTZD</Format>
          <Value>2017-01-30T08:28:40.7Z</Value>
        </SignatureTime>
      </ds:SignatureProperty>
    </ds:SignatureProperties>
  </ds:Object>
</ds:Signatur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